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1A8A7A6" w14:textId="7F48C192" w:rsidR="004414FC" w:rsidRDefault="0052760E" w:rsidP="000B2B5D">
      <w:pPr>
        <w:snapToGrid w:val="0"/>
        <w:spacing w:after="0" w:line="240" w:lineRule="auto"/>
        <w:rPr>
          <w:rFonts w:ascii="Arial" w:hAnsi="Arial" w:cs="Arial"/>
          <w:b/>
          <w:sz w:val="24"/>
          <w:lang w:val="en-US"/>
        </w:rPr>
      </w:pPr>
      <w:r>
        <w:rPr>
          <w:rFonts w:ascii="Arial" w:hAnsi="Arial" w:cs="Arial"/>
          <w:b/>
          <w:sz w:val="24"/>
          <w:lang w:val="en-US"/>
        </w:rPr>
        <w:t>3GPP TSG RAN WG1 Meeting #</w:t>
      </w:r>
      <w:r w:rsidR="009A0182">
        <w:rPr>
          <w:rFonts w:ascii="Arial" w:hAnsi="Arial" w:cs="Arial"/>
          <w:b/>
          <w:sz w:val="24"/>
          <w:lang w:val="en-US"/>
        </w:rPr>
        <w:t>9</w:t>
      </w:r>
      <w:r w:rsidR="00943218">
        <w:rPr>
          <w:rFonts w:ascii="Arial" w:hAnsi="Arial" w:cs="Arial"/>
          <w:b/>
          <w:sz w:val="24"/>
          <w:lang w:val="en-US"/>
        </w:rPr>
        <w:t>1</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C77C3" w:rsidRPr="00C21ABD">
        <w:rPr>
          <w:rFonts w:ascii="Arial" w:hAnsi="Arial" w:cs="Arial"/>
          <w:b/>
          <w:sz w:val="24"/>
          <w:lang w:val="en-US"/>
        </w:rPr>
        <w:t>R</w:t>
      </w:r>
      <w:r w:rsidR="009A0182" w:rsidRPr="00C21ABD">
        <w:rPr>
          <w:rFonts w:ascii="Arial" w:hAnsi="Arial" w:cs="Arial"/>
          <w:b/>
          <w:sz w:val="24"/>
          <w:lang w:val="en-US"/>
        </w:rPr>
        <w:t>P-2</w:t>
      </w:r>
      <w:r w:rsidR="00CE41FA" w:rsidRPr="00C21ABD">
        <w:rPr>
          <w:rFonts w:ascii="Arial" w:hAnsi="Arial" w:cs="Arial"/>
          <w:b/>
          <w:sz w:val="24"/>
          <w:lang w:val="en-US"/>
        </w:rPr>
        <w:t>10586</w:t>
      </w:r>
      <w:r>
        <w:rPr>
          <w:rFonts w:ascii="Arial" w:hAnsi="Arial" w:cs="Arial"/>
          <w:b/>
          <w:sz w:val="24"/>
          <w:lang w:val="en-US"/>
        </w:rPr>
        <w:t xml:space="preserve"> </w:t>
      </w:r>
    </w:p>
    <w:p w14:paraId="2E3462F9" w14:textId="7EF84463"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 xml:space="preserve">e-meeting, </w:t>
      </w:r>
      <w:r w:rsidR="00FD554C" w:rsidRPr="00FD554C">
        <w:rPr>
          <w:rFonts w:ascii="Arial" w:hAnsi="Arial" w:cs="Arial"/>
          <w:b/>
          <w:sz w:val="24"/>
          <w:lang w:val="en-US"/>
        </w:rPr>
        <w:t>March 16 - 26, 202</w:t>
      </w:r>
      <w:r w:rsidR="00FD554C">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AC5B1DE" w14:textId="77777777" w:rsidR="004414FC" w:rsidRDefault="004414FC" w:rsidP="000B2B5D">
      <w:pPr>
        <w:snapToGrid w:val="0"/>
        <w:spacing w:after="0" w:line="240" w:lineRule="auto"/>
        <w:ind w:left="1988" w:hanging="1988"/>
        <w:rPr>
          <w:rFonts w:ascii="Arial" w:hAnsi="Arial" w:cs="Arial"/>
          <w:b/>
          <w:sz w:val="22"/>
          <w:lang w:val="en-US"/>
        </w:rPr>
      </w:pPr>
    </w:p>
    <w:p w14:paraId="7D454918" w14:textId="5575D646"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66120771" w14:textId="20251265"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9D02EC">
        <w:rPr>
          <w:rFonts w:ascii="Arial" w:hAnsi="Arial" w:cs="Arial"/>
          <w:b/>
          <w:sz w:val="24"/>
          <w:lang w:val="en-US"/>
        </w:rPr>
        <w:t xml:space="preserve">Discussion of WI scope </w:t>
      </w:r>
      <w:r w:rsidR="000B015C">
        <w:rPr>
          <w:rFonts w:ascii="Arial" w:hAnsi="Arial" w:cs="Arial"/>
          <w:b/>
          <w:sz w:val="24"/>
          <w:lang w:val="en-US"/>
        </w:rPr>
        <w:t>for</w:t>
      </w:r>
      <w:r w:rsidR="009D02EC">
        <w:rPr>
          <w:rFonts w:ascii="Arial" w:hAnsi="Arial" w:cs="Arial"/>
          <w:b/>
          <w:sz w:val="24"/>
          <w:lang w:val="en-US"/>
        </w:rPr>
        <w:t xml:space="preserve"> </w:t>
      </w:r>
      <w:r w:rsidR="009A0182" w:rsidRPr="009A0182">
        <w:rPr>
          <w:rFonts w:ascii="Arial" w:hAnsi="Arial" w:cs="Arial"/>
          <w:b/>
          <w:sz w:val="24"/>
          <w:lang w:val="en-US"/>
        </w:rPr>
        <w:t>Rel-17 NR positioning enhancements</w:t>
      </w:r>
    </w:p>
    <w:p w14:paraId="5CB45F47" w14:textId="45368140"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9A0182" w:rsidRPr="00FE535D">
        <w:rPr>
          <w:rFonts w:ascii="Arial" w:hAnsi="Arial" w:cs="Arial"/>
          <w:b/>
          <w:sz w:val="24"/>
          <w:lang w:val="en-US"/>
        </w:rPr>
        <w:t>9</w:t>
      </w:r>
      <w:r w:rsidRPr="00FE535D">
        <w:rPr>
          <w:rFonts w:ascii="Arial" w:hAnsi="Arial" w:cs="Arial"/>
          <w:b/>
          <w:sz w:val="24"/>
          <w:lang w:val="en-US"/>
        </w:rPr>
        <w:t>.</w:t>
      </w:r>
      <w:r w:rsidR="00FE535D" w:rsidRPr="00FE535D">
        <w:rPr>
          <w:rFonts w:ascii="Arial" w:hAnsi="Arial" w:cs="Arial"/>
          <w:b/>
          <w:sz w:val="24"/>
          <w:lang w:val="en-US"/>
        </w:rPr>
        <w:t>7.25</w:t>
      </w:r>
    </w:p>
    <w:p w14:paraId="0EB80FD9" w14:textId="77777777"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79CC1EC" w14:textId="77777777" w:rsidR="009A0182" w:rsidRDefault="009A0182">
      <w:pPr>
        <w:pStyle w:val="Title"/>
        <w:pBdr>
          <w:bottom w:val="single" w:sz="4" w:space="1" w:color="auto"/>
        </w:pBdr>
        <w:tabs>
          <w:tab w:val="left" w:pos="709"/>
        </w:tabs>
        <w:spacing w:after="0"/>
        <w:jc w:val="left"/>
        <w:rPr>
          <w:rFonts w:eastAsiaTheme="minorEastAsia" w:cs="Arial"/>
          <w:lang w:val="en-US" w:eastAsia="zh-CN"/>
        </w:rPr>
      </w:pPr>
    </w:p>
    <w:p w14:paraId="1B4D67EE" w14:textId="77777777" w:rsidR="004414FC" w:rsidRDefault="0052760E">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14:paraId="19C46362" w14:textId="5ED977C0" w:rsidR="008303BE" w:rsidRDefault="008303BE" w:rsidP="008303BE">
      <w:pPr>
        <w:ind w:left="1"/>
      </w:pPr>
      <w:r>
        <w:t xml:space="preserve">To address the higher accuracy location requirements resulting from new applications and industry verticals for 5G, </w:t>
      </w:r>
      <w:r w:rsidR="00A86307">
        <w:t>the</w:t>
      </w:r>
      <w:r>
        <w:t xml:space="preserve"> Rel-17 Study Item of “Study on NR Positioning Enhancements” was approved by 3GPP TSG RAN [</w:t>
      </w:r>
      <w:r w:rsidR="00A86307">
        <w:t>1</w:t>
      </w:r>
      <w:r>
        <w:t>][</w:t>
      </w:r>
      <w:r w:rsidR="00A86307">
        <w:t>2</w:t>
      </w:r>
      <w:r>
        <w:t xml:space="preserve">]. The study item covers the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t>IIoT</w:t>
      </w:r>
      <w:proofErr w:type="spellEnd"/>
      <w:r>
        <w:t xml:space="preserve"> use cases)</w:t>
      </w:r>
      <w:r w:rsidR="00BB3C79">
        <w:t xml:space="preserve">, and the </w:t>
      </w:r>
      <w:r w:rsidR="00BB3C79" w:rsidRPr="00BB3C79">
        <w:t>solutions necessary to support integrity and reliability of assistance data and position information</w:t>
      </w:r>
      <w:r w:rsidR="00313BE1">
        <w:t xml:space="preserve"> and GNSS Integrity</w:t>
      </w:r>
      <w:r>
        <w:t>.</w:t>
      </w:r>
    </w:p>
    <w:p w14:paraId="1C256A1C" w14:textId="2DFE0EC6" w:rsidR="008303BE" w:rsidRDefault="00A86307" w:rsidP="008303BE">
      <w:pPr>
        <w:ind w:left="1"/>
      </w:pPr>
      <w:r>
        <w:t xml:space="preserve">The objectives of the SI were completed </w:t>
      </w:r>
      <w:r w:rsidR="00BB3C79">
        <w:t xml:space="preserve">in RAN1#103e and RAN2#113e </w:t>
      </w:r>
      <w:r>
        <w:t xml:space="preserve">with the </w:t>
      </w:r>
      <w:r w:rsidR="008303BE">
        <w:t>following accomplishments</w:t>
      </w:r>
      <w:r w:rsidR="00DD788D">
        <w:t xml:space="preserve"> [4]:</w:t>
      </w:r>
    </w:p>
    <w:p w14:paraId="62647595" w14:textId="57038114" w:rsidR="008303BE" w:rsidRDefault="009770B4" w:rsidP="00E7159C">
      <w:pPr>
        <w:pStyle w:val="ListParagraph"/>
        <w:numPr>
          <w:ilvl w:val="0"/>
          <w:numId w:val="33"/>
        </w:numPr>
      </w:pPr>
      <w:r>
        <w:t>T</w:t>
      </w:r>
      <w:r w:rsidR="008303BE">
        <w:t xml:space="preserve">he target performance requirements for RAT dependent solutions for Rel-17 for both general commercial use cases and </w:t>
      </w:r>
      <w:proofErr w:type="spellStart"/>
      <w:r w:rsidR="008303BE">
        <w:t>IIoT</w:t>
      </w:r>
      <w:proofErr w:type="spellEnd"/>
      <w:r w:rsidR="008303BE">
        <w:t xml:space="preserve"> use cases</w:t>
      </w:r>
      <w:r w:rsidR="00BB3C79">
        <w:t xml:space="preserve"> were defined</w:t>
      </w:r>
      <w:r w:rsidR="008303BE">
        <w:t>;</w:t>
      </w:r>
    </w:p>
    <w:p w14:paraId="42FFC4EC" w14:textId="753BEAFB" w:rsidR="008303BE" w:rsidRDefault="009770B4" w:rsidP="00E7159C">
      <w:pPr>
        <w:pStyle w:val="ListParagraph"/>
        <w:numPr>
          <w:ilvl w:val="0"/>
          <w:numId w:val="33"/>
        </w:numPr>
      </w:pPr>
      <w:r>
        <w:t>T</w:t>
      </w:r>
      <w:r w:rsidR="008303BE">
        <w:t>he additional scenarios and channel models for evaluating NR positioning enhancements</w:t>
      </w:r>
      <w:r w:rsidR="00BB3C79">
        <w:t xml:space="preserve"> were defined</w:t>
      </w:r>
      <w:r w:rsidR="008303BE">
        <w:t xml:space="preserve">;  </w:t>
      </w:r>
    </w:p>
    <w:p w14:paraId="69326BDF" w14:textId="5BE75E2A" w:rsidR="008303BE" w:rsidRDefault="009770B4" w:rsidP="00E7159C">
      <w:pPr>
        <w:pStyle w:val="ListParagraph"/>
        <w:numPr>
          <w:ilvl w:val="0"/>
          <w:numId w:val="33"/>
        </w:numPr>
      </w:pPr>
      <w:r>
        <w:t>T</w:t>
      </w:r>
      <w:r w:rsidR="008303BE">
        <w:t>he NR positioning enhancements candidates for improving accuracy, reducing latency, and improving network and device efficiency for Rel-17</w:t>
      </w:r>
      <w:r w:rsidR="00BB3C79">
        <w:t xml:space="preserve"> were identified</w:t>
      </w:r>
      <w:r w:rsidR="008303BE">
        <w:t>;</w:t>
      </w:r>
    </w:p>
    <w:p w14:paraId="4E61378E" w14:textId="64C561EA" w:rsidR="008303BE" w:rsidRDefault="009770B4" w:rsidP="00E7159C">
      <w:pPr>
        <w:pStyle w:val="ListParagraph"/>
        <w:numPr>
          <w:ilvl w:val="0"/>
          <w:numId w:val="33"/>
        </w:numPr>
      </w:pPr>
      <w:r>
        <w:t>E</w:t>
      </w:r>
      <w:r w:rsidR="008303BE">
        <w:t>valuation of the achievable positioning performance, including the performance analysis of Rel-16 positioning solutions, the performance analysis, the efficiency analysis, and the observations obtained from the investigations for Rel-17 NR positioning enhancements</w:t>
      </w:r>
      <w:r w:rsidR="00BB3C79">
        <w:t>, were completed</w:t>
      </w:r>
      <w:r w:rsidR="008303BE">
        <w:t>;</w:t>
      </w:r>
    </w:p>
    <w:p w14:paraId="10E59802" w14:textId="47344254" w:rsidR="009770B4" w:rsidRDefault="009770B4" w:rsidP="009770B4">
      <w:pPr>
        <w:pStyle w:val="ListParagraph"/>
        <w:numPr>
          <w:ilvl w:val="0"/>
          <w:numId w:val="33"/>
        </w:numPr>
      </w:pPr>
      <w:r>
        <w:t>Positioning integrity KPIs and relevant use cases were defined;</w:t>
      </w:r>
    </w:p>
    <w:p w14:paraId="5305428B" w14:textId="779CDBE6" w:rsidR="009770B4" w:rsidRDefault="009770B4" w:rsidP="009770B4">
      <w:pPr>
        <w:pStyle w:val="ListParagraph"/>
        <w:numPr>
          <w:ilvl w:val="0"/>
          <w:numId w:val="33"/>
        </w:numPr>
      </w:pPr>
      <w:r>
        <w:t>The error sources, threat models, occurrence rates</w:t>
      </w:r>
      <w:r w:rsidR="00ED739B">
        <w:t>,</w:t>
      </w:r>
      <w:r>
        <w:t xml:space="preserve"> and failure modes requiring positioning integrity validation and reporting were identified;</w:t>
      </w:r>
    </w:p>
    <w:p w14:paraId="3F0818E8" w14:textId="079708D9" w:rsidR="009770B4" w:rsidRDefault="009770B4" w:rsidP="00010558">
      <w:pPr>
        <w:pStyle w:val="ListParagraph"/>
        <w:numPr>
          <w:ilvl w:val="0"/>
          <w:numId w:val="33"/>
        </w:numPr>
      </w:pPr>
      <w:r>
        <w:t>The methodologies for network-assisted and UE-assisted integrity were studied.</w:t>
      </w:r>
    </w:p>
    <w:p w14:paraId="41E273E9" w14:textId="483B0F26" w:rsidR="008044F9" w:rsidRDefault="008044F9" w:rsidP="008044F9">
      <w:pPr>
        <w:pStyle w:val="ListParagraph"/>
        <w:ind w:left="1"/>
      </w:pPr>
    </w:p>
    <w:p w14:paraId="1CC105FD" w14:textId="0C553EA8" w:rsidR="009770B4" w:rsidRDefault="009770B4" w:rsidP="008044F9">
      <w:pPr>
        <w:pStyle w:val="ListParagraph"/>
        <w:ind w:left="1"/>
      </w:pPr>
      <w:r>
        <w:t>T</w:t>
      </w:r>
      <w:r w:rsidRPr="008044F9">
        <w:t>he NR impacts for normative work for Rel-17</w:t>
      </w:r>
      <w:r>
        <w:t xml:space="preserve"> were </w:t>
      </w:r>
      <w:r w:rsidRPr="008044F9">
        <w:t>identified</w:t>
      </w:r>
      <w:r>
        <w:t xml:space="preserve"> in TR 38.857[4]. In RAN#90e, a new WI for </w:t>
      </w:r>
      <w:r w:rsidRPr="00071AB4">
        <w:t>Rel-17 NR positioning enhancements</w:t>
      </w:r>
      <w:r>
        <w:t xml:space="preserve"> was approved [5]</w:t>
      </w:r>
      <w:r w:rsidR="00292179">
        <w:t xml:space="preserve"> based mainly on the accomplishments made in RAN1 </w:t>
      </w:r>
      <w:r w:rsidR="00ED739B">
        <w:t>because</w:t>
      </w:r>
      <w:r w:rsidR="00292179">
        <w:t xml:space="preserve"> RAN2’s work on the SI was not completed at that time. The </w:t>
      </w:r>
      <w:r>
        <w:t>WID</w:t>
      </w:r>
      <w:r w:rsidR="00292179">
        <w:t xml:space="preserve"> is expected to be revised in RAN#91e with the consideration of both RAN1 and RAN2’s accomplishments.</w:t>
      </w:r>
    </w:p>
    <w:p w14:paraId="0E18D0B3" w14:textId="77777777" w:rsidR="009770B4" w:rsidRDefault="009770B4" w:rsidP="008044F9">
      <w:pPr>
        <w:pStyle w:val="ListParagraph"/>
        <w:ind w:left="1"/>
      </w:pPr>
    </w:p>
    <w:p w14:paraId="5C61D172" w14:textId="3D61C0AA" w:rsidR="004414FC" w:rsidRDefault="00071AB4" w:rsidP="00071AB4">
      <w:pPr>
        <w:ind w:left="1"/>
      </w:pPr>
      <w:r>
        <w:t xml:space="preserve">In this contribution, we present our views on the WI scope of </w:t>
      </w:r>
      <w:r w:rsidRPr="00071AB4">
        <w:t>Rel-17 NR positioning enhancements</w:t>
      </w:r>
      <w:r>
        <w:t xml:space="preserve"> based on the </w:t>
      </w:r>
      <w:r w:rsidR="00BE175D">
        <w:t xml:space="preserve">SI </w:t>
      </w:r>
      <w:r>
        <w:t>achievement</w:t>
      </w:r>
      <w:r w:rsidR="00292179">
        <w:t>s</w:t>
      </w:r>
      <w:r>
        <w:t xml:space="preserve"> </w:t>
      </w:r>
      <w:r w:rsidR="00BE175D">
        <w:t>made</w:t>
      </w:r>
      <w:r>
        <w:t xml:space="preserve"> in both RAN1 and RAN2.</w:t>
      </w:r>
      <w:bookmarkStart w:id="4" w:name="_Toc511230715"/>
      <w:bookmarkStart w:id="5" w:name="_Toc511230578"/>
    </w:p>
    <w:p w14:paraId="4D7BADB9" w14:textId="77777777" w:rsidR="00071AB4" w:rsidRDefault="00071AB4" w:rsidP="00071AB4">
      <w:pPr>
        <w:ind w:left="1"/>
        <w:rPr>
          <w:lang w:val="en-US"/>
        </w:rPr>
      </w:pPr>
    </w:p>
    <w:p w14:paraId="12FF5AEF" w14:textId="77777777" w:rsidR="006F5BD7" w:rsidRDefault="006F5BD7">
      <w:pPr>
        <w:pStyle w:val="Heading1"/>
      </w:pPr>
      <w:bookmarkStart w:id="6" w:name="_Toc54553016"/>
      <w:bookmarkStart w:id="7" w:name="_Toc48211439"/>
      <w:bookmarkStart w:id="8" w:name="_Toc54552894"/>
      <w:r>
        <w:lastRenderedPageBreak/>
        <w:t>Discussion</w:t>
      </w:r>
    </w:p>
    <w:p w14:paraId="57AA0FC6" w14:textId="7874DB2B" w:rsidR="008235D8" w:rsidRDefault="00FC02A2" w:rsidP="008235D8">
      <w:pPr>
        <w:pStyle w:val="Heading2"/>
      </w:pPr>
      <w:bookmarkStart w:id="9" w:name="_Toc56686550"/>
      <w:bookmarkEnd w:id="6"/>
      <w:bookmarkEnd w:id="7"/>
      <w:bookmarkEnd w:id="8"/>
      <w:r>
        <w:t>E</w:t>
      </w:r>
      <w:r w:rsidRPr="00FC02A2">
        <w:t xml:space="preserve">nhancements </w:t>
      </w:r>
      <w:r>
        <w:t>for</w:t>
      </w:r>
      <w:r w:rsidRPr="00FC02A2">
        <w:t xml:space="preserve"> improving positioning accuracy</w:t>
      </w:r>
    </w:p>
    <w:p w14:paraId="68BBC504" w14:textId="660E7635" w:rsidR="00631E23" w:rsidRDefault="00631E23" w:rsidP="00631E23">
      <w:pPr>
        <w:rPr>
          <w:lang w:eastAsia="en-US"/>
        </w:rPr>
      </w:pPr>
      <w:r>
        <w:rPr>
          <w:lang w:eastAsia="en-US"/>
        </w:rPr>
        <w:t>Based on the investigation</w:t>
      </w:r>
      <w:r w:rsidR="009750C0">
        <w:rPr>
          <w:lang w:eastAsia="en-US"/>
        </w:rPr>
        <w:t xml:space="preserve"> during the SI</w:t>
      </w:r>
      <w:r>
        <w:rPr>
          <w:lang w:eastAsia="en-US"/>
        </w:rPr>
        <w:t xml:space="preserve">, the following enhancements related to improving </w:t>
      </w:r>
      <w:r w:rsidRPr="009F7D01">
        <w:rPr>
          <w:i/>
          <w:iCs/>
          <w:lang w:eastAsia="en-US"/>
        </w:rPr>
        <w:t>positioning accuracy</w:t>
      </w:r>
      <w:r>
        <w:rPr>
          <w:lang w:eastAsia="en-US"/>
        </w:rPr>
        <w:t xml:space="preserve"> are </w:t>
      </w:r>
      <w:r w:rsidRPr="00631E23">
        <w:rPr>
          <w:lang w:eastAsia="en-US"/>
        </w:rPr>
        <w:t xml:space="preserve">recommended for </w:t>
      </w:r>
      <w:r>
        <w:rPr>
          <w:lang w:eastAsia="en-US"/>
        </w:rPr>
        <w:t>Rel-17 WI:</w:t>
      </w:r>
    </w:p>
    <w:p w14:paraId="7E8A314A" w14:textId="77777777" w:rsidR="00631E23" w:rsidRPr="00631E23" w:rsidRDefault="00631E23" w:rsidP="00631E23">
      <w:pPr>
        <w:pStyle w:val="Heading3"/>
        <w:rPr>
          <w:rStyle w:val="Heading3Char1"/>
        </w:rPr>
      </w:pPr>
      <w:bookmarkStart w:id="10" w:name="_Toc56686554"/>
      <w:r w:rsidRPr="00631E23">
        <w:rPr>
          <w:rStyle w:val="Heading3Char1"/>
        </w:rPr>
        <w:t>Enhancements for UE Rx/Tx and gNB Rx/Tx timing delays</w:t>
      </w:r>
      <w:bookmarkEnd w:id="10"/>
    </w:p>
    <w:p w14:paraId="1691EE94" w14:textId="275BB7FF" w:rsidR="00631E23" w:rsidRDefault="00631E23" w:rsidP="00631E23">
      <w:r>
        <w:t xml:space="preserve">The methods, measurements, </w:t>
      </w:r>
      <w:r w:rsidR="004E026B">
        <w:rPr>
          <w:rFonts w:hint="eastAsia"/>
          <w:lang w:eastAsia="zh-CN"/>
        </w:rPr>
        <w:t>signalling</w:t>
      </w:r>
      <w:r>
        <w:t xml:space="preserve">, and procedures for improving positioning accuracy in the presence of the UE Rx/Tx timing delays, and/or gNB Rx/Tx timing delays are recommended for normative work, including </w:t>
      </w:r>
    </w:p>
    <w:p w14:paraId="777A5FA1" w14:textId="25344B18" w:rsidR="00631E23" w:rsidRDefault="00631E23" w:rsidP="00E7159C">
      <w:pPr>
        <w:pStyle w:val="ListParagraph"/>
        <w:numPr>
          <w:ilvl w:val="0"/>
          <w:numId w:val="35"/>
        </w:numPr>
        <w:rPr>
          <w:rFonts w:eastAsia="MS Mincho"/>
          <w:szCs w:val="20"/>
        </w:rPr>
      </w:pPr>
      <w:r>
        <w:t>DL, UL</w:t>
      </w:r>
      <w:r w:rsidR="00ED739B">
        <w:t>,</w:t>
      </w:r>
      <w:r>
        <w:t xml:space="preserve"> and DL+UL positioning methods </w:t>
      </w:r>
    </w:p>
    <w:p w14:paraId="2CB3A8B6" w14:textId="77777777" w:rsidR="00631E23" w:rsidRDefault="00631E23" w:rsidP="00E7159C">
      <w:pPr>
        <w:pStyle w:val="ListParagraph"/>
        <w:numPr>
          <w:ilvl w:val="0"/>
          <w:numId w:val="35"/>
        </w:numPr>
        <w:rPr>
          <w:rFonts w:eastAsia="MS Mincho"/>
          <w:szCs w:val="20"/>
        </w:rPr>
      </w:pPr>
      <w:r>
        <w:t>UE-based and UE-assisted positioning solutions</w:t>
      </w:r>
    </w:p>
    <w:p w14:paraId="035C2676" w14:textId="77777777" w:rsidR="00631E23" w:rsidRDefault="00631E23" w:rsidP="00E7159C">
      <w:pPr>
        <w:pStyle w:val="ListParagraph"/>
        <w:numPr>
          <w:ilvl w:val="0"/>
          <w:numId w:val="30"/>
        </w:numPr>
      </w:pPr>
      <w:r>
        <w:t>Note: The details of the solutions are left for further discussion in normative work.</w:t>
      </w:r>
    </w:p>
    <w:p w14:paraId="7DFA876C" w14:textId="2E4ABF78" w:rsidR="00631E23" w:rsidRPr="00631E23" w:rsidRDefault="00631E23" w:rsidP="00631E23">
      <w:pPr>
        <w:pStyle w:val="Heading3"/>
        <w:rPr>
          <w:rStyle w:val="Heading3Char1"/>
        </w:rPr>
      </w:pPr>
      <w:bookmarkStart w:id="11" w:name="_Toc56686555"/>
      <w:r w:rsidRPr="00631E23">
        <w:rPr>
          <w:rStyle w:val="Heading3Char1"/>
        </w:rPr>
        <w:t>Enhancements for angle</w:t>
      </w:r>
      <w:r>
        <w:rPr>
          <w:rStyle w:val="Heading3Char1"/>
        </w:rPr>
        <w:t>-</w:t>
      </w:r>
      <w:r w:rsidRPr="00631E23">
        <w:rPr>
          <w:rStyle w:val="Heading3Char1"/>
        </w:rPr>
        <w:t>based methods</w:t>
      </w:r>
      <w:bookmarkEnd w:id="11"/>
    </w:p>
    <w:p w14:paraId="0F2A2756" w14:textId="77777777" w:rsidR="00631E23" w:rsidRDefault="00631E23" w:rsidP="00631E23">
      <w:pPr>
        <w:rPr>
          <w:lang w:eastAsia="zh-CN"/>
        </w:rPr>
      </w:pPr>
      <w:r>
        <w:rPr>
          <w:rFonts w:hint="eastAsia"/>
          <w:lang w:eastAsia="zh-CN"/>
        </w:rPr>
        <w:t xml:space="preserve">The enhancements of the procedure, measurements, reporting, and signalling for improving the accuracy of </w:t>
      </w:r>
    </w:p>
    <w:p w14:paraId="5F33B8E0" w14:textId="77777777" w:rsidR="00631E23" w:rsidRDefault="00631E23" w:rsidP="00E7159C">
      <w:pPr>
        <w:numPr>
          <w:ilvl w:val="0"/>
          <w:numId w:val="32"/>
        </w:numPr>
        <w:spacing w:after="0" w:line="240" w:lineRule="auto"/>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5E4850C6" w14:textId="77777777" w:rsidR="00631E23" w:rsidRDefault="00631E23" w:rsidP="00E7159C">
      <w:pPr>
        <w:numPr>
          <w:ilvl w:val="0"/>
          <w:numId w:val="32"/>
        </w:numPr>
        <w:spacing w:after="0" w:line="240" w:lineRule="auto"/>
        <w:rPr>
          <w:lang w:eastAsia="zh-CN"/>
        </w:rPr>
      </w:pPr>
      <w:r>
        <w:rPr>
          <w:rFonts w:hint="eastAsia"/>
          <w:lang w:eastAsia="zh-CN"/>
        </w:rPr>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6702CC44" w14:textId="6D8D6FFF" w:rsidR="00631E23" w:rsidRPr="00631E23" w:rsidRDefault="00631E23" w:rsidP="00631E23">
      <w:pPr>
        <w:pStyle w:val="Heading3"/>
        <w:rPr>
          <w:rStyle w:val="Heading3Char1"/>
        </w:rPr>
      </w:pPr>
      <w:bookmarkStart w:id="12" w:name="_Toc56686556"/>
      <w:r w:rsidRPr="00631E23">
        <w:rPr>
          <w:rStyle w:val="Heading3Char1"/>
        </w:rPr>
        <w:t xml:space="preserve">Enhancements </w:t>
      </w:r>
      <w:r w:rsidRPr="00631E23">
        <w:rPr>
          <w:rStyle w:val="Heading3Char1"/>
          <w:rFonts w:hint="eastAsia"/>
        </w:rPr>
        <w:t xml:space="preserve">of </w:t>
      </w:r>
      <w:r w:rsidRPr="00631E23">
        <w:rPr>
          <w:rStyle w:val="Heading3Char1"/>
        </w:rPr>
        <w:t xml:space="preserve">information </w:t>
      </w:r>
      <w:r w:rsidRPr="00631E23">
        <w:rPr>
          <w:rStyle w:val="Heading3Char1"/>
          <w:rFonts w:hint="eastAsia"/>
        </w:rPr>
        <w:t>reporting</w:t>
      </w:r>
      <w:r w:rsidRPr="00631E23">
        <w:rPr>
          <w:rStyle w:val="Heading3Char1"/>
        </w:rPr>
        <w:t xml:space="preserve"> from UE</w:t>
      </w:r>
      <w:r w:rsidR="009F7D01">
        <w:rPr>
          <w:rStyle w:val="Heading3Char1"/>
        </w:rPr>
        <w:t>/</w:t>
      </w:r>
      <w:r w:rsidRPr="00631E23">
        <w:rPr>
          <w:rStyle w:val="Heading3Char1"/>
        </w:rPr>
        <w:t>gNB for supporting multipath/NLOS mitigation</w:t>
      </w:r>
      <w:bookmarkEnd w:id="12"/>
    </w:p>
    <w:p w14:paraId="7163385F" w14:textId="77777777" w:rsidR="00631E23" w:rsidRDefault="00631E23" w:rsidP="00631E23">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06769564" w14:textId="77777777" w:rsidR="00631E23" w:rsidRPr="006A500E" w:rsidRDefault="00631E23" w:rsidP="00E7159C">
      <w:pPr>
        <w:numPr>
          <w:ilvl w:val="0"/>
          <w:numId w:val="32"/>
        </w:numPr>
        <w:spacing w:after="0" w:line="240" w:lineRule="auto"/>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1D77F661" w14:textId="77777777" w:rsidR="00631E23" w:rsidRPr="00631E23" w:rsidRDefault="00631E23" w:rsidP="00631E23">
      <w:pPr>
        <w:pStyle w:val="Heading3"/>
        <w:rPr>
          <w:rStyle w:val="Heading3Char1"/>
        </w:rPr>
      </w:pPr>
      <w:bookmarkStart w:id="13" w:name="_Toc56686552"/>
      <w:r w:rsidRPr="00631E23">
        <w:rPr>
          <w:rStyle w:val="Heading3Char1"/>
        </w:rPr>
        <w:t>Aggregation of DL PRS resources</w:t>
      </w:r>
      <w:bookmarkEnd w:id="13"/>
    </w:p>
    <w:p w14:paraId="1E33B40B" w14:textId="77777777" w:rsidR="00631E23" w:rsidRDefault="00631E23" w:rsidP="00631E23">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08EC471" w14:textId="7F425823" w:rsidR="00631E23" w:rsidRDefault="00631E23" w:rsidP="00E7159C">
      <w:pPr>
        <w:numPr>
          <w:ilvl w:val="0"/>
          <w:numId w:val="32"/>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this enhancement for different scenarios, configurations, bands</w:t>
      </w:r>
      <w:r w:rsidR="00ED739B">
        <w:rPr>
          <w:lang w:eastAsia="zh-CN"/>
        </w:rPr>
        <w:t>,</w:t>
      </w:r>
      <w:r>
        <w:rPr>
          <w:rFonts w:hint="eastAsia"/>
          <w:lang w:eastAsia="zh-CN"/>
        </w:rPr>
        <w:t xml:space="preserve">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31A51DB6" w14:textId="77777777" w:rsidR="00631E23" w:rsidRPr="00631E23" w:rsidRDefault="00631E23" w:rsidP="00631E23">
      <w:pPr>
        <w:pStyle w:val="Heading3"/>
        <w:rPr>
          <w:rStyle w:val="Heading3Char1"/>
        </w:rPr>
      </w:pPr>
      <w:bookmarkStart w:id="14" w:name="_Toc56686553"/>
      <w:r w:rsidRPr="00631E23">
        <w:rPr>
          <w:rStyle w:val="Heading3Char1"/>
        </w:rPr>
        <w:t>Aggregation of SRS for positioning resources</w:t>
      </w:r>
      <w:bookmarkEnd w:id="14"/>
    </w:p>
    <w:p w14:paraId="267199D3" w14:textId="77777777" w:rsidR="00631E23" w:rsidRDefault="00631E23" w:rsidP="00631E23">
      <w:pPr>
        <w:rPr>
          <w:lang w:eastAsia="zh-CN"/>
        </w:rPr>
      </w:pPr>
      <w:r>
        <w:rPr>
          <w:lang w:eastAsia="zh-CN"/>
        </w:rPr>
        <w:lastRenderedPageBreak/>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6F26EACC" w14:textId="383401C8" w:rsidR="00631E23" w:rsidRDefault="00631E23" w:rsidP="00E7159C">
      <w:pPr>
        <w:numPr>
          <w:ilvl w:val="0"/>
          <w:numId w:val="32"/>
        </w:numPr>
        <w:spacing w:after="0" w:line="240" w:lineRule="auto"/>
        <w:rPr>
          <w:lang w:eastAsia="zh-CN"/>
        </w:rPr>
      </w:pPr>
      <w:r>
        <w:rPr>
          <w:rFonts w:hint="eastAsia"/>
          <w:lang w:eastAsia="zh-CN"/>
        </w:rPr>
        <w:t>From both gNB and UE perspective</w:t>
      </w:r>
      <w:r w:rsidR="00ED739B">
        <w:rPr>
          <w:lang w:eastAsia="zh-CN"/>
        </w:rPr>
        <w:t>s</w:t>
      </w:r>
      <w:r>
        <w:rPr>
          <w:rFonts w:hint="eastAsia"/>
          <w:lang w:eastAsia="zh-CN"/>
        </w:rPr>
        <w:t xml:space="preser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3018C42B" w14:textId="77777777" w:rsidR="00FA538E" w:rsidRDefault="00FA538E" w:rsidP="00FA538E">
      <w:pPr>
        <w:spacing w:after="0" w:line="240" w:lineRule="auto"/>
        <w:ind w:left="720"/>
        <w:rPr>
          <w:lang w:eastAsia="zh-CN"/>
        </w:rPr>
      </w:pPr>
    </w:p>
    <w:p w14:paraId="538B3DE1" w14:textId="10E5554F" w:rsidR="00FA538E" w:rsidRDefault="00FA538E" w:rsidP="00FA538E">
      <w:pPr>
        <w:ind w:left="1"/>
      </w:pPr>
      <w:r>
        <w:t xml:space="preserve">Based on RAN1’s accomplishments </w:t>
      </w:r>
      <w:r w:rsidRPr="00BD25FB">
        <w:t>achieved</w:t>
      </w:r>
      <w:r>
        <w:t xml:space="preserve"> during the SI for the enhancements related to </w:t>
      </w:r>
      <w:r w:rsidRPr="00BD25FB">
        <w:t>improving positioning accuracy</w:t>
      </w:r>
      <w:r>
        <w:t xml:space="preserve">, a new WID for positioning enhancements </w:t>
      </w:r>
      <w:r w:rsidR="00BA4B49">
        <w:t>was</w:t>
      </w:r>
      <w:r>
        <w:t xml:space="preserve"> approved in RAN#90e with the following objectives [5]:</w:t>
      </w:r>
    </w:p>
    <w:p w14:paraId="1FD1C239" w14:textId="77777777" w:rsidR="00FA538E" w:rsidRDefault="00FA538E" w:rsidP="00EF32D8">
      <w:pPr>
        <w:numPr>
          <w:ilvl w:val="0"/>
          <w:numId w:val="39"/>
        </w:numPr>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t xml:space="preserve"> </w:t>
      </w:r>
      <w:r>
        <w:t>[</w:t>
      </w:r>
      <w:r w:rsidRPr="00F448EE">
        <w:t>RAN1</w:t>
      </w:r>
      <w:r>
        <w:t>]</w:t>
      </w:r>
    </w:p>
    <w:p w14:paraId="4D14C43F" w14:textId="77777777" w:rsidR="00FA538E" w:rsidRPr="002D48F3" w:rsidRDefault="00FA538E" w:rsidP="00EF32D8">
      <w:pPr>
        <w:numPr>
          <w:ilvl w:val="1"/>
          <w:numId w:val="39"/>
        </w:numPr>
        <w:spacing w:after="0" w:line="276" w:lineRule="auto"/>
      </w:pPr>
      <w:r>
        <w:rPr>
          <w:rFonts w:hint="eastAsia"/>
        </w:rPr>
        <w:t>DL, UL and DL+UL positioning methods</w:t>
      </w:r>
    </w:p>
    <w:p w14:paraId="30B97FED" w14:textId="77777777" w:rsidR="00FA538E" w:rsidRPr="001356DA" w:rsidRDefault="00FA538E" w:rsidP="00EF32D8">
      <w:pPr>
        <w:numPr>
          <w:ilvl w:val="1"/>
          <w:numId w:val="39"/>
        </w:numPr>
        <w:spacing w:after="0" w:line="276" w:lineRule="auto"/>
      </w:pPr>
      <w:r>
        <w:rPr>
          <w:rFonts w:hint="eastAsia"/>
        </w:rPr>
        <w:t>UE-based and UE-assisted positioning solutions</w:t>
      </w:r>
    </w:p>
    <w:p w14:paraId="576D752C" w14:textId="77777777" w:rsidR="00FA538E" w:rsidRPr="002D48F3" w:rsidRDefault="00FA538E" w:rsidP="00FA538E">
      <w:pPr>
        <w:spacing w:after="0" w:line="276" w:lineRule="auto"/>
        <w:ind w:left="1440"/>
      </w:pPr>
    </w:p>
    <w:p w14:paraId="1D34FD2A" w14:textId="77777777" w:rsidR="00FA538E" w:rsidRPr="00B95FAB" w:rsidRDefault="00FA538E" w:rsidP="00EF32D8">
      <w:pPr>
        <w:numPr>
          <w:ilvl w:val="0"/>
          <w:numId w:val="36"/>
        </w:numPr>
        <w:overflowPunct w:val="0"/>
        <w:autoSpaceDE w:val="0"/>
        <w:autoSpaceDN w:val="0"/>
        <w:adjustRightInd w:val="0"/>
        <w:spacing w:line="240" w:lineRule="auto"/>
        <w:textAlignment w:val="baseline"/>
      </w:pPr>
      <w:r>
        <w:t xml:space="preserve">Specify the </w:t>
      </w:r>
      <w:r w:rsidRPr="00B95FAB">
        <w:rPr>
          <w:rFonts w:hint="eastAsia"/>
        </w:rPr>
        <w:t xml:space="preserve">procedure, measurements, reporting, and signalling </w:t>
      </w:r>
      <w:r>
        <w:t xml:space="preserve">for </w:t>
      </w:r>
      <w:r w:rsidRPr="00B95FAB">
        <w:t>improving the accuracy of</w:t>
      </w:r>
      <w:r>
        <w:t xml:space="preserve"> [</w:t>
      </w:r>
      <w:r w:rsidRPr="00F448EE">
        <w:t>RAN1</w:t>
      </w:r>
      <w:r>
        <w:t>]</w:t>
      </w:r>
    </w:p>
    <w:p w14:paraId="14E1087B" w14:textId="77777777" w:rsidR="00FA538E" w:rsidRPr="00B95FAB" w:rsidRDefault="00FA538E" w:rsidP="00EF32D8">
      <w:pPr>
        <w:numPr>
          <w:ilvl w:val="1"/>
          <w:numId w:val="36"/>
        </w:numPr>
        <w:overflowPunct w:val="0"/>
        <w:autoSpaceDE w:val="0"/>
        <w:autoSpaceDN w:val="0"/>
        <w:adjustRightInd w:val="0"/>
        <w:spacing w:line="240" w:lineRule="auto"/>
        <w:textAlignment w:val="baseline"/>
      </w:pPr>
      <w:r w:rsidRPr="00B95FAB">
        <w:rPr>
          <w:rFonts w:hint="eastAsia"/>
        </w:rPr>
        <w:t xml:space="preserve">UL </w:t>
      </w:r>
      <w:proofErr w:type="spellStart"/>
      <w:r w:rsidRPr="00B95FAB">
        <w:rPr>
          <w:rFonts w:hint="eastAsia"/>
        </w:rPr>
        <w:t>AoA</w:t>
      </w:r>
      <w:proofErr w:type="spellEnd"/>
      <w:r w:rsidRPr="00B95FAB">
        <w:rPr>
          <w:rFonts w:hint="eastAsia"/>
        </w:rPr>
        <w:t xml:space="preserve"> for network-based positioning solutions.</w:t>
      </w:r>
    </w:p>
    <w:p w14:paraId="180F1075" w14:textId="77777777" w:rsidR="00FA538E" w:rsidRDefault="00FA538E" w:rsidP="00EF32D8">
      <w:pPr>
        <w:numPr>
          <w:ilvl w:val="1"/>
          <w:numId w:val="36"/>
        </w:numPr>
        <w:overflowPunct w:val="0"/>
        <w:autoSpaceDE w:val="0"/>
        <w:autoSpaceDN w:val="0"/>
        <w:adjustRightInd w:val="0"/>
        <w:spacing w:line="240" w:lineRule="auto"/>
        <w:textAlignment w:val="baseline"/>
      </w:pPr>
      <w:r w:rsidRPr="00B95FAB">
        <w:rPr>
          <w:rFonts w:hint="eastAsia"/>
        </w:rPr>
        <w:t>DL-</w:t>
      </w:r>
      <w:proofErr w:type="spellStart"/>
      <w:r w:rsidRPr="00B95FAB">
        <w:rPr>
          <w:rFonts w:hint="eastAsia"/>
        </w:rPr>
        <w:t>AoD</w:t>
      </w:r>
      <w:proofErr w:type="spellEnd"/>
      <w:r w:rsidRPr="00B95FAB">
        <w:rPr>
          <w:rFonts w:hint="eastAsia"/>
        </w:rPr>
        <w:t xml:space="preserve"> for UE-based and network-based (including UE-assisted) positioning solutions.</w:t>
      </w:r>
    </w:p>
    <w:p w14:paraId="3F680E7F" w14:textId="6AF633F4" w:rsidR="005C6864" w:rsidRDefault="00BA4B49" w:rsidP="00631E23">
      <w:r>
        <w:t>In RAN#90e, i</w:t>
      </w:r>
      <w:r w:rsidR="005C6864">
        <w:t>ncluding the e</w:t>
      </w:r>
      <w:r w:rsidR="005C6864" w:rsidRPr="005C6864">
        <w:t xml:space="preserve">nhancements </w:t>
      </w:r>
      <w:r w:rsidR="005C6864">
        <w:t>related to</w:t>
      </w:r>
      <w:r w:rsidR="005C6864" w:rsidRPr="005C6864">
        <w:t xml:space="preserve"> information reporting from UE/gNB for supporting multipath/NLOS mitigation</w:t>
      </w:r>
      <w:r w:rsidR="005C6864">
        <w:t>, a</w:t>
      </w:r>
      <w:r w:rsidR="005C6864" w:rsidRPr="005C6864">
        <w:t>ggregation of DL PRS resources</w:t>
      </w:r>
      <w:r w:rsidR="00ED739B">
        <w:t>,</w:t>
      </w:r>
      <w:r w:rsidR="005C6864">
        <w:t xml:space="preserve"> and UL </w:t>
      </w:r>
      <w:r w:rsidR="005C6864" w:rsidRPr="005C6864">
        <w:t>SRS for positioning resources</w:t>
      </w:r>
      <w:r w:rsidR="005C6864">
        <w:t xml:space="preserve"> were discussed, but no consensus was reached, </w:t>
      </w:r>
      <w:r w:rsidR="00A15680">
        <w:t xml:space="preserve">partially </w:t>
      </w:r>
      <w:r w:rsidR="005C6864">
        <w:t>due to</w:t>
      </w:r>
      <w:r w:rsidR="00A15680">
        <w:t xml:space="preserve"> </w:t>
      </w:r>
      <w:r w:rsidR="005C6864">
        <w:t>these enhancements were not fully studie</w:t>
      </w:r>
      <w:r w:rsidR="00ED739B">
        <w:t>d</w:t>
      </w:r>
      <w:r w:rsidR="005C6864">
        <w:t>, and thus recommended as “</w:t>
      </w:r>
      <w:r w:rsidR="005C6864" w:rsidRPr="005C6864">
        <w:rPr>
          <w:i/>
          <w:iCs/>
        </w:rPr>
        <w:t>can be studied further, and if needed, specified during normative work</w:t>
      </w:r>
      <w:r w:rsidR="005C6864">
        <w:t>”</w:t>
      </w:r>
      <w:r w:rsidR="00A15680">
        <w:t xml:space="preserve"> and partially due to</w:t>
      </w:r>
      <w:r w:rsidR="005C6864">
        <w:t xml:space="preserve"> RAN2’s work was not completed</w:t>
      </w:r>
      <w:r>
        <w:t xml:space="preserve"> at that time</w:t>
      </w:r>
      <w:r w:rsidR="005C6864">
        <w:t xml:space="preserve">. </w:t>
      </w:r>
    </w:p>
    <w:p w14:paraId="326EFD71" w14:textId="61870523" w:rsidR="00A15680" w:rsidRDefault="00A15680" w:rsidP="00631E23">
      <w:pPr>
        <w:rPr>
          <w:lang w:eastAsia="zh-CN"/>
        </w:rPr>
      </w:pPr>
      <w:r>
        <w:rPr>
          <w:lang w:eastAsia="zh-CN"/>
        </w:rPr>
        <w:t xml:space="preserve">In our view, one of the main motivations of Rel-17 </w:t>
      </w:r>
      <w:r w:rsidR="00783ABA">
        <w:rPr>
          <w:rFonts w:eastAsiaTheme="minorEastAsia" w:hint="eastAsia"/>
          <w:lang w:eastAsia="zh-CN"/>
        </w:rPr>
        <w:t xml:space="preserve">NR </w:t>
      </w:r>
      <w:r w:rsidR="005E5B76">
        <w:rPr>
          <w:lang w:eastAsia="zh-CN"/>
        </w:rPr>
        <w:t>positioning enhancements</w:t>
      </w:r>
      <w:r>
        <w:rPr>
          <w:lang w:eastAsia="zh-CN"/>
        </w:rPr>
        <w:t xml:space="preserve"> WI is to </w:t>
      </w:r>
      <w:r w:rsidR="00BA4B49">
        <w:rPr>
          <w:lang w:eastAsia="zh-CN"/>
        </w:rPr>
        <w:t xml:space="preserve">increase the </w:t>
      </w:r>
      <w:r>
        <w:rPr>
          <w:lang w:eastAsia="zh-CN"/>
        </w:rPr>
        <w:t>positioning accuracy</w:t>
      </w:r>
      <w:r w:rsidR="00BA4B49">
        <w:rPr>
          <w:lang w:eastAsia="zh-CN"/>
        </w:rPr>
        <w:t xml:space="preserve"> to meet the target Rel-17 accuracy requirements</w:t>
      </w:r>
      <w:r>
        <w:rPr>
          <w:lang w:eastAsia="zh-CN"/>
        </w:rPr>
        <w:t>.</w:t>
      </w:r>
      <w:r w:rsidR="00BA4B49">
        <w:rPr>
          <w:lang w:eastAsia="zh-CN"/>
        </w:rPr>
        <w:t xml:space="preserve"> Therefore,</w:t>
      </w:r>
      <w:r>
        <w:rPr>
          <w:lang w:eastAsia="zh-CN"/>
        </w:rPr>
        <w:t xml:space="preserve"> we would suggest </w:t>
      </w:r>
      <w:r w:rsidR="00C00200">
        <w:rPr>
          <w:lang w:eastAsia="zh-CN"/>
        </w:rPr>
        <w:t>inc</w:t>
      </w:r>
      <w:r w:rsidR="00ED739B">
        <w:rPr>
          <w:lang w:eastAsia="zh-CN"/>
        </w:rPr>
        <w:t>l</w:t>
      </w:r>
      <w:r w:rsidR="00C00200">
        <w:rPr>
          <w:lang w:eastAsia="zh-CN"/>
        </w:rPr>
        <w:t>uding</w:t>
      </w:r>
      <w:r>
        <w:rPr>
          <w:lang w:eastAsia="zh-CN"/>
        </w:rPr>
        <w:t xml:space="preserve"> the </w:t>
      </w:r>
      <w:r>
        <w:t>e</w:t>
      </w:r>
      <w:r w:rsidRPr="005C6864">
        <w:t xml:space="preserve">nhancements </w:t>
      </w:r>
      <w:r>
        <w:t>related to</w:t>
      </w:r>
      <w:r w:rsidRPr="005C6864">
        <w:t xml:space="preserve"> </w:t>
      </w:r>
      <w:r>
        <w:t xml:space="preserve">both </w:t>
      </w:r>
      <w:r w:rsidRPr="005C6864">
        <w:t>information reporting from UE/gNB for supporting multipath/NLOS mitigation</w:t>
      </w:r>
      <w:r>
        <w:t xml:space="preserve"> and the a</w:t>
      </w:r>
      <w:r w:rsidRPr="005C6864">
        <w:t>ggregation of DL PRS resources</w:t>
      </w:r>
      <w:r>
        <w:t xml:space="preserve"> and UL </w:t>
      </w:r>
      <w:r w:rsidRPr="005C6864">
        <w:t>SRS for positioning resources</w:t>
      </w:r>
      <w:r>
        <w:t xml:space="preserve"> for positioning accuracy in Rel-17.</w:t>
      </w:r>
    </w:p>
    <w:p w14:paraId="646CCE18" w14:textId="3EA7B029" w:rsidR="00B25555" w:rsidRDefault="00BD2124" w:rsidP="00BD2124">
      <w:pPr>
        <w:pStyle w:val="ListParagraph"/>
        <w:ind w:left="0"/>
        <w:rPr>
          <w:b/>
          <w:bCs/>
          <w:i/>
          <w:iCs/>
          <w:lang w:eastAsia="en-US"/>
        </w:rPr>
      </w:pPr>
      <w:bookmarkStart w:id="15" w:name="p1"/>
      <w:r>
        <w:rPr>
          <w:b/>
          <w:bCs/>
          <w:i/>
          <w:iCs/>
          <w:lang w:val="en-GB" w:eastAsia="en-US"/>
        </w:rPr>
        <w:t xml:space="preserve">Proposal 1. </w:t>
      </w:r>
      <w:r w:rsidR="00B25555">
        <w:rPr>
          <w:b/>
          <w:bCs/>
          <w:i/>
          <w:iCs/>
          <w:lang w:val="en-GB" w:eastAsia="en-US"/>
        </w:rPr>
        <w:t xml:space="preserve">Further </w:t>
      </w:r>
      <w:r w:rsidR="00B25555" w:rsidRPr="00B25555">
        <w:rPr>
          <w:b/>
          <w:bCs/>
          <w:i/>
          <w:iCs/>
          <w:lang w:eastAsia="en-US"/>
        </w:rPr>
        <w:t>stud</w:t>
      </w:r>
      <w:r w:rsidR="00B25555">
        <w:rPr>
          <w:b/>
          <w:bCs/>
          <w:i/>
          <w:iCs/>
          <w:lang w:eastAsia="en-US"/>
        </w:rPr>
        <w:t>y</w:t>
      </w:r>
      <w:r w:rsidR="00B25555" w:rsidRPr="00B25555">
        <w:rPr>
          <w:b/>
          <w:bCs/>
          <w:i/>
          <w:iCs/>
          <w:lang w:eastAsia="en-US"/>
        </w:rPr>
        <w:t>, and if needed, specif</w:t>
      </w:r>
      <w:r w:rsidR="00B25555">
        <w:rPr>
          <w:b/>
          <w:bCs/>
          <w:i/>
          <w:iCs/>
          <w:lang w:eastAsia="en-US"/>
        </w:rPr>
        <w:t xml:space="preserve">y the following enhancements </w:t>
      </w:r>
      <w:r w:rsidR="00B25555" w:rsidRPr="004178D6">
        <w:rPr>
          <w:b/>
          <w:bCs/>
          <w:i/>
          <w:iCs/>
          <w:lang w:eastAsia="en-US"/>
        </w:rPr>
        <w:t xml:space="preserve">in Rel-17 </w:t>
      </w:r>
      <w:r w:rsidR="00783ABA">
        <w:rPr>
          <w:rFonts w:eastAsiaTheme="minorEastAsia" w:hint="eastAsia"/>
          <w:b/>
          <w:bCs/>
          <w:i/>
          <w:iCs/>
          <w:lang w:eastAsia="zh-CN"/>
        </w:rPr>
        <w:t xml:space="preserve">NR </w:t>
      </w:r>
      <w:r w:rsidR="00B25555">
        <w:rPr>
          <w:b/>
          <w:bCs/>
          <w:i/>
          <w:iCs/>
          <w:lang w:eastAsia="en-US"/>
        </w:rPr>
        <w:t>positioning enhancements</w:t>
      </w:r>
      <w:r w:rsidR="00B25555" w:rsidRPr="004178D6">
        <w:rPr>
          <w:b/>
          <w:bCs/>
          <w:i/>
          <w:iCs/>
          <w:lang w:eastAsia="en-US"/>
        </w:rPr>
        <w:t xml:space="preserve"> WI</w:t>
      </w:r>
      <w:r w:rsidR="00B25555">
        <w:rPr>
          <w:b/>
          <w:bCs/>
          <w:i/>
          <w:iCs/>
          <w:lang w:eastAsia="en-US"/>
        </w:rPr>
        <w:t xml:space="preserve"> for</w:t>
      </w:r>
      <w:r w:rsidR="00B25555" w:rsidRPr="004178D6">
        <w:rPr>
          <w:b/>
          <w:bCs/>
          <w:i/>
          <w:iCs/>
          <w:lang w:eastAsia="en-US"/>
        </w:rPr>
        <w:t xml:space="preserve"> improving </w:t>
      </w:r>
      <w:r w:rsidR="00B25555">
        <w:rPr>
          <w:b/>
          <w:bCs/>
          <w:i/>
          <w:iCs/>
          <w:lang w:eastAsia="en-US"/>
        </w:rPr>
        <w:t xml:space="preserve">NR </w:t>
      </w:r>
      <w:r w:rsidR="00B25555" w:rsidRPr="004178D6">
        <w:rPr>
          <w:b/>
          <w:bCs/>
          <w:i/>
          <w:iCs/>
          <w:lang w:eastAsia="en-US"/>
        </w:rPr>
        <w:t>positioning accuracy</w:t>
      </w:r>
      <w:r w:rsidR="00B25555">
        <w:rPr>
          <w:b/>
          <w:bCs/>
          <w:i/>
          <w:iCs/>
          <w:lang w:eastAsia="en-US"/>
        </w:rPr>
        <w:t xml:space="preserve">: </w:t>
      </w:r>
    </w:p>
    <w:p w14:paraId="529F69F1" w14:textId="77777777" w:rsidR="00B25555" w:rsidRDefault="00B25555" w:rsidP="00EF32D8">
      <w:pPr>
        <w:pStyle w:val="ListParagraph"/>
        <w:numPr>
          <w:ilvl w:val="0"/>
          <w:numId w:val="45"/>
        </w:numPr>
        <w:rPr>
          <w:b/>
          <w:bCs/>
          <w:i/>
          <w:iCs/>
          <w:lang w:eastAsia="en-US"/>
        </w:rPr>
      </w:pPr>
      <w:r>
        <w:rPr>
          <w:b/>
          <w:bCs/>
          <w:i/>
          <w:iCs/>
          <w:lang w:eastAsia="en-US"/>
        </w:rPr>
        <w:t xml:space="preserve">the </w:t>
      </w:r>
      <w:r w:rsidR="001E667A" w:rsidRPr="004178D6">
        <w:rPr>
          <w:b/>
          <w:bCs/>
          <w:i/>
          <w:iCs/>
          <w:lang w:eastAsia="en-US"/>
        </w:rPr>
        <w:t xml:space="preserve">information reporting from UE/gNB for multipath/NLOS mitigation </w:t>
      </w:r>
    </w:p>
    <w:p w14:paraId="25E124E1" w14:textId="6AE13918" w:rsidR="001E667A" w:rsidRPr="004178D6" w:rsidRDefault="001E667A" w:rsidP="00EF32D8">
      <w:pPr>
        <w:pStyle w:val="ListParagraph"/>
        <w:numPr>
          <w:ilvl w:val="0"/>
          <w:numId w:val="45"/>
        </w:numPr>
        <w:rPr>
          <w:b/>
          <w:bCs/>
          <w:i/>
          <w:iCs/>
          <w:lang w:eastAsia="en-US"/>
        </w:rPr>
      </w:pPr>
      <w:r w:rsidRPr="004178D6">
        <w:rPr>
          <w:b/>
          <w:bCs/>
          <w:i/>
          <w:iCs/>
          <w:lang w:eastAsia="en-US"/>
        </w:rPr>
        <w:t xml:space="preserve">the aggregation of DL PRS resources and UL SRS </w:t>
      </w:r>
      <w:r w:rsidR="00B25555" w:rsidRPr="004178D6">
        <w:rPr>
          <w:b/>
          <w:bCs/>
          <w:i/>
          <w:iCs/>
          <w:lang w:eastAsia="en-US"/>
        </w:rPr>
        <w:t xml:space="preserve">resources </w:t>
      </w:r>
      <w:r w:rsidRPr="004178D6">
        <w:rPr>
          <w:b/>
          <w:bCs/>
          <w:i/>
          <w:iCs/>
          <w:lang w:eastAsia="en-US"/>
        </w:rPr>
        <w:t>for positioning.</w:t>
      </w:r>
    </w:p>
    <w:bookmarkEnd w:id="15"/>
    <w:p w14:paraId="6D843B3F" w14:textId="77777777" w:rsidR="00FA538E" w:rsidRDefault="00FA538E" w:rsidP="00631E23">
      <w:pPr>
        <w:rPr>
          <w:lang w:eastAsia="zh-CN"/>
        </w:rPr>
      </w:pPr>
    </w:p>
    <w:p w14:paraId="57C03387" w14:textId="021C6330" w:rsidR="00FC02A2" w:rsidRDefault="00FC02A2" w:rsidP="00FC02A2">
      <w:pPr>
        <w:pStyle w:val="Heading2"/>
      </w:pPr>
      <w:bookmarkStart w:id="16" w:name="_Toc56686557"/>
      <w:r>
        <w:t>E</w:t>
      </w:r>
      <w:r w:rsidRPr="00FC02A2">
        <w:t xml:space="preserve">nhancements for reducing NR positioning </w:t>
      </w:r>
      <w:r>
        <w:t>latency</w:t>
      </w:r>
    </w:p>
    <w:bookmarkEnd w:id="16"/>
    <w:p w14:paraId="30751A84" w14:textId="54B43D22" w:rsidR="00631E23" w:rsidRPr="00A97B4A" w:rsidRDefault="00631E23" w:rsidP="00631E23">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r w:rsidR="007870B9">
        <w:t>from the SI [4]:</w:t>
      </w:r>
      <w:r>
        <w:t xml:space="preserve"> </w:t>
      </w:r>
    </w:p>
    <w:p w14:paraId="1786F752" w14:textId="77777777" w:rsidR="00631E23" w:rsidRDefault="00631E23" w:rsidP="00E7159C">
      <w:pPr>
        <w:numPr>
          <w:ilvl w:val="1"/>
          <w:numId w:val="29"/>
        </w:numPr>
        <w:spacing w:after="0" w:line="276" w:lineRule="auto"/>
      </w:pPr>
      <w:r>
        <w:t>The details of the solutions are left for further discussion in normative work, which may include the following aspects:</w:t>
      </w:r>
    </w:p>
    <w:p w14:paraId="2FCAD590" w14:textId="77777777" w:rsidR="00631E23" w:rsidRPr="007D2988" w:rsidRDefault="00631E23" w:rsidP="00E7159C">
      <w:pPr>
        <w:numPr>
          <w:ilvl w:val="2"/>
          <w:numId w:val="29"/>
        </w:numPr>
        <w:spacing w:after="0" w:line="276" w:lineRule="auto"/>
      </w:pPr>
      <w:r>
        <w:t>Latency reduction related to the measurement gap</w:t>
      </w:r>
    </w:p>
    <w:p w14:paraId="136FC7D0" w14:textId="77777777" w:rsidR="00631E23" w:rsidRDefault="00631E23" w:rsidP="00E7159C">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of the measurement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42512984" w14:textId="521615C3" w:rsidR="00631E23" w:rsidRDefault="00631E23" w:rsidP="00E7159C">
      <w:pPr>
        <w:numPr>
          <w:ilvl w:val="2"/>
          <w:numId w:val="29"/>
        </w:numPr>
        <w:spacing w:after="0" w:line="276" w:lineRule="auto"/>
      </w:pPr>
      <w:r>
        <w:lastRenderedPageBreak/>
        <w:t>Latency reduction related to measurements</w:t>
      </w:r>
    </w:p>
    <w:p w14:paraId="037E553A" w14:textId="217DE536" w:rsidR="00E34B80" w:rsidRPr="004935C6" w:rsidRDefault="00E34B80" w:rsidP="00E34B80">
      <w:pPr>
        <w:numPr>
          <w:ilvl w:val="2"/>
          <w:numId w:val="29"/>
        </w:numPr>
        <w:spacing w:after="0" w:line="276" w:lineRule="auto"/>
      </w:pPr>
      <w:r w:rsidRPr="009B3570">
        <w:t>Latency reduction related to the reporting and request of positioning assistance data (e.g., via location scheduling in advance of the time of when the location is needed)</w:t>
      </w:r>
    </w:p>
    <w:p w14:paraId="344DBFAB" w14:textId="77777777" w:rsidR="00183FC3" w:rsidRDefault="00183FC3" w:rsidP="00183FC3">
      <w:pPr>
        <w:spacing w:after="0" w:line="276" w:lineRule="auto"/>
        <w:ind w:left="1800"/>
      </w:pPr>
    </w:p>
    <w:p w14:paraId="3EB27436" w14:textId="1ADFD734" w:rsidR="00631E23" w:rsidRDefault="00E10502" w:rsidP="00631E23">
      <w:pPr>
        <w:spacing w:after="0" w:line="276" w:lineRule="auto"/>
      </w:pPr>
      <w:r>
        <w:t>T</w:t>
      </w:r>
      <w:r w:rsidR="00631E23">
        <w:t xml:space="preserve">he following enhancements of </w:t>
      </w:r>
      <w:proofErr w:type="spellStart"/>
      <w:r w:rsidR="00631E23">
        <w:t>signaling</w:t>
      </w:r>
      <w:proofErr w:type="spellEnd"/>
      <w:r w:rsidR="00631E23">
        <w:t xml:space="preserve"> &amp; procedures for reducing NR positioning latency can be studied and specified, if needed</w:t>
      </w:r>
    </w:p>
    <w:p w14:paraId="5F210B7D" w14:textId="31FE9EDB" w:rsidR="00631E23" w:rsidRPr="003F4D69" w:rsidRDefault="00631E23" w:rsidP="00E7159C">
      <w:pPr>
        <w:numPr>
          <w:ilvl w:val="1"/>
          <w:numId w:val="29"/>
        </w:numPr>
        <w:spacing w:after="0" w:line="276" w:lineRule="auto"/>
      </w:pPr>
      <w:r w:rsidRPr="003F4D69">
        <w:t xml:space="preserve">Latency reduction related to the request and response of positioning assistance data (e.g., via RRC </w:t>
      </w:r>
      <w:proofErr w:type="spellStart"/>
      <w:r w:rsidRPr="003F4D69">
        <w:t>signaling</w:t>
      </w:r>
      <w:proofErr w:type="spellEnd"/>
      <w:r w:rsidRPr="003F4D69">
        <w:t>, MAC-CE</w:t>
      </w:r>
      <w:r w:rsidR="00550FE3">
        <w:t>,</w:t>
      </w:r>
      <w:r w:rsidRPr="003F4D69">
        <w:t xml:space="preserve"> and/or physical </w:t>
      </w:r>
      <w:r w:rsidRPr="003F4D69">
        <w:rPr>
          <w:rFonts w:hint="eastAsia"/>
        </w:rPr>
        <w:t xml:space="preserve">layer </w:t>
      </w:r>
      <w:r w:rsidRPr="003F4D69">
        <w:t>procedure)</w:t>
      </w:r>
    </w:p>
    <w:p w14:paraId="11C2AC61" w14:textId="159EEEFC" w:rsidR="00631E23" w:rsidRDefault="00631E23" w:rsidP="00E7159C">
      <w:pPr>
        <w:numPr>
          <w:ilvl w:val="1"/>
          <w:numId w:val="29"/>
        </w:numPr>
        <w:spacing w:after="0" w:line="276" w:lineRule="auto"/>
      </w:pPr>
      <w:r w:rsidRPr="003F4D69">
        <w:t>Latency reduction related to the reception of DL PRS (e.g., priority rules for the reception of DL PRS)</w:t>
      </w:r>
    </w:p>
    <w:p w14:paraId="30735C62" w14:textId="70268660" w:rsidR="00E34B80" w:rsidRDefault="00E34B80" w:rsidP="00E34B80">
      <w:pPr>
        <w:numPr>
          <w:ilvl w:val="1"/>
          <w:numId w:val="29"/>
        </w:numPr>
        <w:spacing w:after="0" w:line="276" w:lineRule="auto"/>
      </w:pPr>
      <w:r>
        <w:t>Latency reduction related to the reporting of the measurements (e.g., CG-based transmission)</w:t>
      </w:r>
    </w:p>
    <w:p w14:paraId="54ABEC73" w14:textId="7B6A1EA4" w:rsidR="00E34B80" w:rsidRDefault="00E34B80" w:rsidP="00E34B80">
      <w:pPr>
        <w:numPr>
          <w:ilvl w:val="1"/>
          <w:numId w:val="29"/>
        </w:numPr>
        <w:spacing w:after="0" w:line="276" w:lineRule="auto"/>
      </w:pPr>
      <w:r>
        <w:t>Latency reduction related to the request and response of UE positioning capabilities (e.g., via storing UE capabilities in the network)</w:t>
      </w:r>
      <w:r w:rsidR="00B819EA">
        <w:t>.</w:t>
      </w:r>
    </w:p>
    <w:p w14:paraId="0D42E4A2" w14:textId="33E21549" w:rsidR="00E34B80" w:rsidRDefault="00E34B80" w:rsidP="00D12948">
      <w:pPr>
        <w:spacing w:after="0" w:line="276" w:lineRule="auto"/>
      </w:pPr>
    </w:p>
    <w:p w14:paraId="612BB560" w14:textId="10F91712" w:rsidR="007870B9" w:rsidRDefault="00E10502" w:rsidP="007870B9">
      <w:pPr>
        <w:rPr>
          <w:lang w:eastAsia="en-US"/>
        </w:rPr>
      </w:pPr>
      <w:r>
        <w:rPr>
          <w:lang w:eastAsia="en-US"/>
        </w:rPr>
        <w:t>In addition, the SI concluded that t</w:t>
      </w:r>
      <w:r w:rsidR="007870B9">
        <w:rPr>
          <w:lang w:eastAsia="en-US"/>
        </w:rPr>
        <w:t xml:space="preserve">he following enhancements related to improving the UE and network efficiency </w:t>
      </w:r>
      <w:r w:rsidRPr="00E10502">
        <w:rPr>
          <w:i/>
          <w:iCs/>
          <w:lang w:eastAsia="en-US"/>
        </w:rPr>
        <w:t xml:space="preserve">can be studied further and if needed, specified during normative </w:t>
      </w:r>
      <w:proofErr w:type="gramStart"/>
      <w:r w:rsidRPr="00E10502">
        <w:rPr>
          <w:i/>
          <w:iCs/>
          <w:lang w:eastAsia="en-US"/>
        </w:rPr>
        <w:t>work</w:t>
      </w:r>
      <w:r w:rsidRPr="00E10502" w:rsidDel="00E10502">
        <w:rPr>
          <w:i/>
          <w:iCs/>
          <w:lang w:eastAsia="en-US"/>
        </w:rPr>
        <w:t xml:space="preserve"> </w:t>
      </w:r>
      <w:r w:rsidR="007870B9">
        <w:rPr>
          <w:lang w:eastAsia="en-US"/>
        </w:rPr>
        <w:t xml:space="preserve"> [</w:t>
      </w:r>
      <w:proofErr w:type="gramEnd"/>
      <w:r w:rsidR="007870B9">
        <w:rPr>
          <w:lang w:eastAsia="en-US"/>
        </w:rPr>
        <w:t>4]:</w:t>
      </w:r>
    </w:p>
    <w:p w14:paraId="64D9FDB6" w14:textId="3CCF0867" w:rsidR="007870B9" w:rsidRPr="006A500E" w:rsidRDefault="007870B9" w:rsidP="00E10502">
      <w:pPr>
        <w:pStyle w:val="3GPPAgreements"/>
        <w:numPr>
          <w:ilvl w:val="0"/>
          <w:numId w:val="46"/>
        </w:numPr>
        <w:rPr>
          <w:lang w:val="en-GB" w:eastAsia="en-US"/>
        </w:rPr>
      </w:pPr>
      <w:r w:rsidRPr="006A500E">
        <w:rPr>
          <w:lang w:val="en-GB" w:eastAsia="en-US"/>
        </w:rPr>
        <w:t>Aperiodic reception of DL PRS from the TRPs of the serving gNB and aperiodic reception of DL PRS from the TRPs of the neighbouring gNBs can be studied further and if needed, specified during normative work.</w:t>
      </w:r>
    </w:p>
    <w:p w14:paraId="19E72728" w14:textId="77777777" w:rsidR="007870B9" w:rsidRDefault="007870B9" w:rsidP="00E10502">
      <w:pPr>
        <w:numPr>
          <w:ilvl w:val="1"/>
          <w:numId w:val="46"/>
        </w:numPr>
        <w:spacing w:after="0" w:line="240" w:lineRule="auto"/>
      </w:pPr>
      <w:r w:rsidRPr="006A500E">
        <w:rPr>
          <w:lang w:eastAsia="zh-CN"/>
        </w:rPr>
        <w:t>Note: Aperiodic reception correspond</w:t>
      </w:r>
      <w:r>
        <w:rPr>
          <w:lang w:eastAsia="zh-CN"/>
        </w:rPr>
        <w:t>s</w:t>
      </w:r>
      <w:r w:rsidRPr="006A500E">
        <w:rPr>
          <w:lang w:eastAsia="zh-CN"/>
        </w:rPr>
        <w:t xml:space="preserve"> to DCI-triggered reception</w:t>
      </w:r>
      <w:r>
        <w:rPr>
          <w:lang w:eastAsia="zh-CN"/>
        </w:rPr>
        <w:t xml:space="preserve">  </w:t>
      </w:r>
    </w:p>
    <w:p w14:paraId="53D5DC8E" w14:textId="77777777" w:rsidR="007870B9" w:rsidRDefault="007870B9" w:rsidP="007870B9">
      <w:pPr>
        <w:pStyle w:val="3GPPAgreements"/>
        <w:numPr>
          <w:ilvl w:val="0"/>
          <w:numId w:val="0"/>
        </w:numPr>
        <w:rPr>
          <w:lang w:val="en-GB" w:eastAsia="en-US"/>
        </w:rPr>
      </w:pPr>
    </w:p>
    <w:p w14:paraId="4E7B282C" w14:textId="6D821D66" w:rsidR="007870B9" w:rsidRPr="006A500E" w:rsidRDefault="007870B9" w:rsidP="00E10502">
      <w:pPr>
        <w:pStyle w:val="3GPPAgreements"/>
        <w:numPr>
          <w:ilvl w:val="0"/>
          <w:numId w:val="47"/>
        </w:numPr>
        <w:rPr>
          <w:lang w:val="en-GB" w:eastAsia="en-US"/>
        </w:rPr>
      </w:pPr>
      <w:r w:rsidRPr="006A500E">
        <w:rPr>
          <w:lang w:val="en-GB" w:eastAsia="en-US"/>
        </w:rPr>
        <w:t>Semi-persistent reception of DL PRS from the TRPs of the serving gNB and Semi-persistent reception of DL PRS from the TRPs of the neighbouring gNBs can be studied further and if needed, specified during normative work.</w:t>
      </w:r>
    </w:p>
    <w:p w14:paraId="65C11219" w14:textId="77777777" w:rsidR="007870B9" w:rsidRDefault="007870B9" w:rsidP="00E10502">
      <w:pPr>
        <w:numPr>
          <w:ilvl w:val="1"/>
          <w:numId w:val="47"/>
        </w:numPr>
        <w:spacing w:after="0" w:line="240" w:lineRule="auto"/>
      </w:pPr>
      <w:r>
        <w:rPr>
          <w:lang w:eastAsia="zh-CN"/>
        </w:rPr>
        <w:t>Note: Semi-persistent reception in the above corresponds to MAC-CE activated reception</w:t>
      </w:r>
    </w:p>
    <w:p w14:paraId="47547F1E" w14:textId="77777777" w:rsidR="007870B9" w:rsidRDefault="007870B9" w:rsidP="00D12948">
      <w:pPr>
        <w:spacing w:after="0" w:line="276" w:lineRule="auto"/>
      </w:pPr>
    </w:p>
    <w:p w14:paraId="035761D9" w14:textId="498E907F" w:rsidR="00D12948" w:rsidRDefault="009251FA" w:rsidP="00D12948">
      <w:pPr>
        <w:spacing w:after="0" w:line="276" w:lineRule="auto"/>
      </w:pPr>
      <w:r>
        <w:t xml:space="preserve">With the consideration of the </w:t>
      </w:r>
      <w:r w:rsidR="00D12948">
        <w:t xml:space="preserve">limitation of the WI scope, our suggestion is to include </w:t>
      </w:r>
      <w:r w:rsidR="00E10502">
        <w:t>mainly</w:t>
      </w:r>
      <w:r w:rsidR="00550FE3">
        <w:t xml:space="preserve"> </w:t>
      </w:r>
      <w:r w:rsidR="00D12948">
        <w:t>the enhancements that are recommended for normative work for reducing positioning latency</w:t>
      </w:r>
      <w:r w:rsidR="000A2B3B">
        <w:t xml:space="preserve">, </w:t>
      </w:r>
      <w:r w:rsidR="00E10502">
        <w:t xml:space="preserve">and exclude most of </w:t>
      </w:r>
      <w:r w:rsidR="000A2B3B">
        <w:t>those enhancements indicated as “</w:t>
      </w:r>
      <w:r w:rsidR="000A2B3B" w:rsidRPr="000A2B3B">
        <w:rPr>
          <w:i/>
          <w:iCs/>
        </w:rPr>
        <w:t>can be studied and specified, if needed</w:t>
      </w:r>
      <w:r w:rsidR="000A2B3B">
        <w:t xml:space="preserve">”. </w:t>
      </w:r>
      <w:r w:rsidR="000A2B3B" w:rsidRPr="000A2B3B">
        <w:t xml:space="preserve"> </w:t>
      </w:r>
    </w:p>
    <w:p w14:paraId="64B7A5EB" w14:textId="746523ED" w:rsidR="00D12948" w:rsidRDefault="00D12948" w:rsidP="00D12948">
      <w:pPr>
        <w:spacing w:after="0" w:line="276" w:lineRule="auto"/>
      </w:pPr>
    </w:p>
    <w:p w14:paraId="25F2F59F" w14:textId="421DD901" w:rsidR="00884578" w:rsidRPr="004178D6" w:rsidRDefault="005C598A" w:rsidP="005C598A">
      <w:pPr>
        <w:pStyle w:val="ListParagraph"/>
        <w:ind w:left="0"/>
        <w:rPr>
          <w:b/>
          <w:bCs/>
          <w:i/>
          <w:iCs/>
          <w:lang w:eastAsia="en-US"/>
        </w:rPr>
      </w:pPr>
      <w:bookmarkStart w:id="17" w:name="p2"/>
      <w:r>
        <w:rPr>
          <w:b/>
          <w:bCs/>
          <w:i/>
          <w:iCs/>
          <w:lang w:val="en-GB" w:eastAsia="en-US"/>
        </w:rPr>
        <w:t xml:space="preserve">Proposal 2. </w:t>
      </w:r>
      <w:r w:rsidR="00A4254F">
        <w:rPr>
          <w:b/>
          <w:bCs/>
          <w:i/>
          <w:iCs/>
          <w:lang w:eastAsia="en-US"/>
        </w:rPr>
        <w:t>Define and specify</w:t>
      </w:r>
      <w:r w:rsidR="00A46A8C" w:rsidRPr="00A2101E">
        <w:rPr>
          <w:b/>
          <w:bCs/>
          <w:i/>
          <w:iCs/>
          <w:lang w:eastAsia="en-US"/>
        </w:rPr>
        <w:t xml:space="preserve"> </w:t>
      </w:r>
      <w:r w:rsidR="00884578" w:rsidRPr="004178D6">
        <w:rPr>
          <w:b/>
          <w:bCs/>
          <w:i/>
          <w:iCs/>
          <w:lang w:eastAsia="en-US"/>
        </w:rPr>
        <w:t xml:space="preserve">the </w:t>
      </w:r>
      <w:r w:rsidR="002B6F0C">
        <w:rPr>
          <w:b/>
          <w:bCs/>
          <w:i/>
          <w:iCs/>
          <w:lang w:eastAsia="en-US"/>
        </w:rPr>
        <w:t xml:space="preserve">following </w:t>
      </w:r>
      <w:r w:rsidR="00884578" w:rsidRPr="004178D6">
        <w:rPr>
          <w:b/>
          <w:bCs/>
          <w:i/>
          <w:iCs/>
          <w:lang w:eastAsia="en-US"/>
        </w:rPr>
        <w:t xml:space="preserve">enhancements in Rel-17 </w:t>
      </w:r>
      <w:r w:rsidR="00783ABA">
        <w:rPr>
          <w:rFonts w:eastAsiaTheme="minorEastAsia" w:hint="eastAsia"/>
          <w:b/>
          <w:bCs/>
          <w:i/>
          <w:iCs/>
          <w:lang w:eastAsia="zh-CN"/>
        </w:rPr>
        <w:t xml:space="preserve">NR </w:t>
      </w:r>
      <w:r w:rsidR="005E5B76">
        <w:rPr>
          <w:b/>
          <w:bCs/>
          <w:i/>
          <w:iCs/>
          <w:lang w:eastAsia="en-US"/>
        </w:rPr>
        <w:t>positioning enhancements</w:t>
      </w:r>
      <w:r w:rsidR="00884578" w:rsidRPr="004178D6">
        <w:rPr>
          <w:b/>
          <w:bCs/>
          <w:i/>
          <w:iCs/>
          <w:lang w:eastAsia="en-US"/>
        </w:rPr>
        <w:t xml:space="preserve"> WI</w:t>
      </w:r>
      <w:r w:rsidR="00AA478A">
        <w:rPr>
          <w:b/>
          <w:bCs/>
          <w:i/>
          <w:iCs/>
          <w:lang w:eastAsia="en-US"/>
        </w:rPr>
        <w:t xml:space="preserve"> for reducing positioning latency:</w:t>
      </w:r>
    </w:p>
    <w:p w14:paraId="59E5F87F" w14:textId="37D86A65" w:rsidR="00723834" w:rsidRPr="000A2B3B" w:rsidRDefault="00723834" w:rsidP="00723834">
      <w:pPr>
        <w:pStyle w:val="ListParagraph"/>
        <w:numPr>
          <w:ilvl w:val="0"/>
          <w:numId w:val="45"/>
        </w:numPr>
        <w:rPr>
          <w:b/>
          <w:bCs/>
          <w:i/>
          <w:iCs/>
        </w:rPr>
      </w:pPr>
      <w:r w:rsidRPr="000A2B3B">
        <w:rPr>
          <w:b/>
          <w:bCs/>
          <w:i/>
          <w:iCs/>
        </w:rPr>
        <w:t>Signaling &amp; procedures for reducing NR positioning latency, including DL and DL+UL positioning methods, which may include the following aspects:</w:t>
      </w:r>
    </w:p>
    <w:p w14:paraId="667B08E2" w14:textId="77777777" w:rsidR="00723834" w:rsidRPr="000A2B3B" w:rsidRDefault="00723834" w:rsidP="00723834">
      <w:pPr>
        <w:numPr>
          <w:ilvl w:val="1"/>
          <w:numId w:val="45"/>
        </w:numPr>
        <w:spacing w:after="0" w:line="276" w:lineRule="auto"/>
        <w:rPr>
          <w:b/>
          <w:bCs/>
          <w:i/>
          <w:iCs/>
        </w:rPr>
      </w:pPr>
      <w:r w:rsidRPr="000A2B3B">
        <w:rPr>
          <w:b/>
          <w:bCs/>
          <w:i/>
          <w:iCs/>
        </w:rPr>
        <w:t>Latency reduction related to the measurement gap</w:t>
      </w:r>
    </w:p>
    <w:p w14:paraId="1910C3C2" w14:textId="77777777" w:rsidR="00723834" w:rsidRPr="000A2B3B" w:rsidRDefault="00723834" w:rsidP="00723834">
      <w:pPr>
        <w:numPr>
          <w:ilvl w:val="1"/>
          <w:numId w:val="45"/>
        </w:numPr>
        <w:spacing w:after="0" w:line="276" w:lineRule="auto"/>
        <w:rPr>
          <w:b/>
          <w:bCs/>
          <w:i/>
          <w:iCs/>
        </w:rPr>
      </w:pPr>
      <w:r w:rsidRPr="000A2B3B">
        <w:rPr>
          <w:b/>
          <w:bCs/>
          <w:i/>
          <w:iCs/>
        </w:rPr>
        <w:t xml:space="preserve">Latency reduction related to the reporting and request of the measurement (e.g., via RRC </w:t>
      </w:r>
      <w:proofErr w:type="spellStart"/>
      <w:r w:rsidRPr="000A2B3B">
        <w:rPr>
          <w:b/>
          <w:bCs/>
          <w:i/>
          <w:iCs/>
        </w:rPr>
        <w:t>signaling</w:t>
      </w:r>
      <w:proofErr w:type="spellEnd"/>
      <w:r w:rsidRPr="000A2B3B">
        <w:rPr>
          <w:b/>
          <w:bCs/>
          <w:i/>
          <w:iCs/>
        </w:rPr>
        <w:t>, MAC-CE</w:t>
      </w:r>
      <w:r w:rsidRPr="000A2B3B">
        <w:rPr>
          <w:rFonts w:hint="eastAsia"/>
          <w:b/>
          <w:bCs/>
          <w:i/>
          <w:iCs/>
        </w:rPr>
        <w:t xml:space="preserve"> and/or </w:t>
      </w:r>
      <w:r w:rsidRPr="000A2B3B">
        <w:rPr>
          <w:b/>
          <w:bCs/>
          <w:i/>
          <w:iCs/>
        </w:rPr>
        <w:t xml:space="preserve">physical </w:t>
      </w:r>
      <w:r w:rsidRPr="000A2B3B">
        <w:rPr>
          <w:rFonts w:hint="eastAsia"/>
          <w:b/>
          <w:bCs/>
          <w:i/>
          <w:iCs/>
        </w:rPr>
        <w:t xml:space="preserve">layer </w:t>
      </w:r>
      <w:r w:rsidRPr="000A2B3B">
        <w:rPr>
          <w:b/>
          <w:bCs/>
          <w:i/>
          <w:iCs/>
        </w:rPr>
        <w:t>procedure, and/or priority rules)</w:t>
      </w:r>
    </w:p>
    <w:p w14:paraId="3332B468" w14:textId="77777777" w:rsidR="00723834" w:rsidRPr="000A2B3B" w:rsidRDefault="00723834" w:rsidP="00723834">
      <w:pPr>
        <w:numPr>
          <w:ilvl w:val="1"/>
          <w:numId w:val="45"/>
        </w:numPr>
        <w:spacing w:after="0" w:line="276" w:lineRule="auto"/>
        <w:rPr>
          <w:b/>
          <w:bCs/>
          <w:i/>
          <w:iCs/>
        </w:rPr>
      </w:pPr>
      <w:r w:rsidRPr="000A2B3B">
        <w:rPr>
          <w:b/>
          <w:bCs/>
          <w:i/>
          <w:iCs/>
        </w:rPr>
        <w:t>Latency reduction related to measurements</w:t>
      </w:r>
    </w:p>
    <w:p w14:paraId="3B3FC5D6" w14:textId="3DA1A951" w:rsidR="00723834" w:rsidRPr="00502614" w:rsidRDefault="00723834" w:rsidP="00723834">
      <w:pPr>
        <w:numPr>
          <w:ilvl w:val="1"/>
          <w:numId w:val="45"/>
        </w:numPr>
        <w:tabs>
          <w:tab w:val="left" w:pos="1200"/>
        </w:tabs>
        <w:spacing w:after="0" w:line="276" w:lineRule="auto"/>
        <w:rPr>
          <w:b/>
          <w:bCs/>
          <w:i/>
          <w:iCs/>
        </w:rPr>
      </w:pPr>
      <w:r w:rsidRPr="000A2B3B">
        <w:rPr>
          <w:b/>
          <w:bCs/>
          <w:i/>
          <w:iCs/>
        </w:rPr>
        <w:t>Latency reduction related to the reporting and request of positioning assistance data (e.g., via location scheduling in advance of the time of when the location is needed)</w:t>
      </w:r>
    </w:p>
    <w:p w14:paraId="6268F2A7" w14:textId="18C49B91" w:rsidR="00502614" w:rsidRPr="00AF1490" w:rsidRDefault="00502614" w:rsidP="00502614">
      <w:pPr>
        <w:numPr>
          <w:ilvl w:val="1"/>
          <w:numId w:val="45"/>
        </w:numPr>
        <w:spacing w:after="200" w:line="276" w:lineRule="auto"/>
        <w:rPr>
          <w:b/>
          <w:bCs/>
          <w:i/>
          <w:iCs/>
        </w:rPr>
      </w:pPr>
      <w:r w:rsidRPr="00AF1490">
        <w:rPr>
          <w:b/>
          <w:bCs/>
          <w:i/>
          <w:iCs/>
        </w:rPr>
        <w:t>Latency reduction related to the request and response of UE positioning capabilities (e.g., via storing UE capabilities in the network)</w:t>
      </w:r>
    </w:p>
    <w:bookmarkEnd w:id="17"/>
    <w:p w14:paraId="2E061CC9" w14:textId="3B8B1D84" w:rsidR="008C6E01" w:rsidRPr="00723834" w:rsidRDefault="008C6E01" w:rsidP="00B819EA">
      <w:pPr>
        <w:spacing w:after="0" w:line="276" w:lineRule="auto"/>
        <w:ind w:left="1080"/>
      </w:pPr>
    </w:p>
    <w:p w14:paraId="7367FB96" w14:textId="058A9AA0" w:rsidR="005D7AB3" w:rsidRDefault="006A1330" w:rsidP="005D7AB3">
      <w:pPr>
        <w:pStyle w:val="Heading2"/>
      </w:pPr>
      <w:r>
        <w:lastRenderedPageBreak/>
        <w:t>NR positioning</w:t>
      </w:r>
      <w:r w:rsidR="005D7AB3" w:rsidRPr="00FC02A2">
        <w:t xml:space="preserve"> for </w:t>
      </w:r>
      <w:r w:rsidR="005D7AB3" w:rsidRPr="005D7AB3">
        <w:t>UEs in RRC_INACTIVE state</w:t>
      </w:r>
    </w:p>
    <w:bookmarkEnd w:id="9"/>
    <w:p w14:paraId="7473CDE6" w14:textId="6B56CD9F" w:rsidR="0001107A" w:rsidRDefault="00A5289C" w:rsidP="0001107A">
      <w:r>
        <w:t xml:space="preserve">Based on the conclusion of RAN1’s work during the SI </w:t>
      </w:r>
      <w:r w:rsidR="0001107A">
        <w:t>NR positioning for UEs in RRC_INACTIVE state is recommended for normative work, including</w:t>
      </w:r>
      <w:r w:rsidR="003279BE">
        <w:t xml:space="preserve"> [4]</w:t>
      </w:r>
    </w:p>
    <w:p w14:paraId="19AEE2F9" w14:textId="77777777" w:rsidR="0001107A" w:rsidRDefault="0001107A" w:rsidP="00E7159C">
      <w:pPr>
        <w:pStyle w:val="ListParagraph"/>
        <w:numPr>
          <w:ilvl w:val="1"/>
          <w:numId w:val="29"/>
        </w:numPr>
        <w:ind w:left="928"/>
        <w:rPr>
          <w:rFonts w:eastAsia="MS Mincho"/>
          <w:szCs w:val="20"/>
        </w:rPr>
      </w:pPr>
      <w:r>
        <w:t xml:space="preserve">DL, UL and DL+UL positioning methods </w:t>
      </w:r>
    </w:p>
    <w:p w14:paraId="65462C04" w14:textId="77777777" w:rsidR="0001107A" w:rsidRDefault="0001107A" w:rsidP="00E7159C">
      <w:pPr>
        <w:pStyle w:val="ListParagraph"/>
        <w:numPr>
          <w:ilvl w:val="1"/>
          <w:numId w:val="29"/>
        </w:numPr>
        <w:ind w:left="928"/>
        <w:rPr>
          <w:rFonts w:eastAsia="MS Mincho"/>
          <w:szCs w:val="20"/>
        </w:rPr>
      </w:pPr>
      <w:r>
        <w:t>UE-based and UE-assisted positioning solutions</w:t>
      </w:r>
    </w:p>
    <w:p w14:paraId="5013932F" w14:textId="77777777" w:rsidR="0001107A" w:rsidRDefault="0001107A" w:rsidP="00E7159C">
      <w:pPr>
        <w:numPr>
          <w:ilvl w:val="1"/>
          <w:numId w:val="29"/>
        </w:numPr>
        <w:spacing w:after="0" w:line="240" w:lineRule="auto"/>
        <w:ind w:left="928"/>
      </w:pPr>
      <w:r>
        <w:t xml:space="preserve">Support of UE positioning measurements for UEs in </w:t>
      </w:r>
      <w:proofErr w:type="spellStart"/>
      <w:r>
        <w:t>RRC_inactive</w:t>
      </w:r>
      <w:proofErr w:type="spellEnd"/>
      <w:r>
        <w:t xml:space="preserve"> state</w:t>
      </w:r>
    </w:p>
    <w:p w14:paraId="1A0243F9" w14:textId="77777777" w:rsidR="0001107A" w:rsidRDefault="0001107A" w:rsidP="00E7159C">
      <w:pPr>
        <w:pStyle w:val="ListParagraph"/>
        <w:numPr>
          <w:ilvl w:val="2"/>
          <w:numId w:val="29"/>
        </w:numPr>
      </w:pPr>
      <w:r>
        <w:t>Options that can be considered include DL-PRS or DL-PRS and SSB</w:t>
      </w:r>
    </w:p>
    <w:p w14:paraId="63F66F63" w14:textId="43A28538" w:rsidR="0001107A" w:rsidRDefault="0001107A" w:rsidP="00E7159C">
      <w:pPr>
        <w:numPr>
          <w:ilvl w:val="1"/>
          <w:numId w:val="29"/>
        </w:numPr>
        <w:spacing w:after="0" w:line="240" w:lineRule="auto"/>
        <w:ind w:left="928"/>
      </w:pPr>
      <w:r>
        <w:t xml:space="preserve">Support of gNB positioning measurements for UEs in </w:t>
      </w:r>
      <w:proofErr w:type="spellStart"/>
      <w:r>
        <w:t>RRC_inactive</w:t>
      </w:r>
      <w:proofErr w:type="spellEnd"/>
      <w:r>
        <w:t xml:space="preserve"> state</w:t>
      </w:r>
    </w:p>
    <w:p w14:paraId="4CDD9DB8" w14:textId="77777777" w:rsidR="00682F57" w:rsidRDefault="00682F57" w:rsidP="00682F57">
      <w:pPr>
        <w:spacing w:after="0" w:line="240" w:lineRule="auto"/>
        <w:ind w:left="928"/>
      </w:pPr>
    </w:p>
    <w:p w14:paraId="3F1B1AA5" w14:textId="354D54B3" w:rsidR="00A5289C" w:rsidRDefault="00A5289C" w:rsidP="00A5289C">
      <w:r>
        <w:t>The details of how to enable the UE positioning in RRC_ INACTIVE state can be further discussed during normative work. These details may include, but are not limited to the following aspects:</w:t>
      </w:r>
    </w:p>
    <w:p w14:paraId="0DD9FDEB" w14:textId="77777777" w:rsidR="00A5289C" w:rsidRDefault="00A5289C" w:rsidP="00A5289C">
      <w:pPr>
        <w:numPr>
          <w:ilvl w:val="1"/>
          <w:numId w:val="29"/>
        </w:numPr>
        <w:spacing w:after="0" w:line="240" w:lineRule="auto"/>
        <w:ind w:left="928"/>
      </w:pPr>
      <w:r>
        <w:t>UL reference signals (e.g., SRS for positioning, PRACH preambles) for UL measurements</w:t>
      </w:r>
    </w:p>
    <w:p w14:paraId="7EEEC8E7" w14:textId="6CF876A8" w:rsidR="00A5289C" w:rsidRDefault="00A5289C" w:rsidP="00A5289C">
      <w:pPr>
        <w:numPr>
          <w:ilvl w:val="1"/>
          <w:numId w:val="29"/>
        </w:numPr>
        <w:spacing w:after="0" w:line="240" w:lineRule="auto"/>
        <w:ind w:left="928"/>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12ECEA91" w14:textId="77777777" w:rsidR="00682F57" w:rsidRDefault="00682F57" w:rsidP="00682F57">
      <w:pPr>
        <w:spacing w:after="0" w:line="240" w:lineRule="auto"/>
        <w:ind w:left="928"/>
      </w:pPr>
    </w:p>
    <w:p w14:paraId="284E94D7" w14:textId="608A335B" w:rsidR="004E69F2" w:rsidRDefault="00CA6E6E" w:rsidP="004E69F2">
      <w:r>
        <w:t xml:space="preserve">However, from the conclusion of RAN2’s work, </w:t>
      </w:r>
      <w:r w:rsidR="00032DB5">
        <w:t xml:space="preserve">it seems </w:t>
      </w:r>
      <w:r>
        <w:t xml:space="preserve">only the </w:t>
      </w:r>
      <w:r w:rsidR="004E69F2">
        <w:t xml:space="preserve">procedures recommended for normative work </w:t>
      </w:r>
      <w:r>
        <w:t>a</w:t>
      </w:r>
      <w:r w:rsidR="009251FA">
        <w:t>r</w:t>
      </w:r>
      <w:r>
        <w:t xml:space="preserve">e only </w:t>
      </w:r>
      <w:r w:rsidR="004E69F2">
        <w:t>for DL positioning methods in RRC_INACTIVE</w:t>
      </w:r>
      <w:r>
        <w:t xml:space="preserve">, </w:t>
      </w:r>
      <w:r w:rsidR="003279BE">
        <w:t xml:space="preserve">as shown in the following. It does not </w:t>
      </w:r>
      <w:r>
        <w:t>include UL and DL+UL positioning methods</w:t>
      </w:r>
      <w:r w:rsidR="003279BE">
        <w:t>.</w:t>
      </w:r>
    </w:p>
    <w:p w14:paraId="05DC139C" w14:textId="2994D3AF" w:rsidR="00CA6E6E" w:rsidRDefault="00CA6E6E" w:rsidP="00CA6E6E">
      <w:r>
        <w:t>The following procedures are recommended for normative work for DL positioning methods in RRC_</w:t>
      </w:r>
      <w:proofErr w:type="gramStart"/>
      <w:r>
        <w:t>INACTIVE</w:t>
      </w:r>
      <w:r w:rsidR="003279BE">
        <w:t>[</w:t>
      </w:r>
      <w:proofErr w:type="gramEnd"/>
      <w:r w:rsidR="003279BE">
        <w:t>4]</w:t>
      </w:r>
      <w:r>
        <w:t>:</w:t>
      </w:r>
    </w:p>
    <w:p w14:paraId="69B0CA67" w14:textId="77777777" w:rsidR="004E69F2" w:rsidRDefault="004E69F2" w:rsidP="00866734">
      <w:pPr>
        <w:numPr>
          <w:ilvl w:val="0"/>
          <w:numId w:val="41"/>
        </w:numPr>
        <w:spacing w:after="0"/>
        <w:jc w:val="both"/>
      </w:pPr>
      <w:r>
        <w:t>Reporting of DL-PRS measurement and/or location estimate performed in RRC_INACTIVE when the UE is in RRC_INACTIVE.</w:t>
      </w:r>
    </w:p>
    <w:p w14:paraId="3E51CA81" w14:textId="77777777" w:rsidR="004E69F2" w:rsidRDefault="004E69F2" w:rsidP="00866734">
      <w:pPr>
        <w:numPr>
          <w:ilvl w:val="1"/>
          <w:numId w:val="41"/>
        </w:numPr>
        <w:spacing w:after="0"/>
        <w:jc w:val="both"/>
      </w:pPr>
      <w:r>
        <w:t>The reporting of DL-PRS measurement and/or location estimate performed in RRC_INACTIVE when the UE is in RRC_INACTIVE is enabled by enhancing small data transmission in RRC_INACTIVE. (D</w:t>
      </w:r>
      <w:r w:rsidRPr="00011299">
        <w:t>etails of the use of SDT to be studied in the WI phase)</w:t>
      </w:r>
    </w:p>
    <w:p w14:paraId="0106B532" w14:textId="77777777" w:rsidR="00CA6E6E" w:rsidRDefault="00CA6E6E" w:rsidP="00866734">
      <w:pPr>
        <w:pStyle w:val="NO"/>
        <w:numPr>
          <w:ilvl w:val="0"/>
          <w:numId w:val="42"/>
        </w:numPr>
        <w:spacing w:after="0"/>
      </w:pPr>
      <w:r>
        <w:t>NOTE: The following procedures are considered to have already been supported and can be reused for DL positioning in RRC_INACTIVE</w:t>
      </w:r>
    </w:p>
    <w:p w14:paraId="7961FC74" w14:textId="77777777" w:rsidR="00CA6E6E" w:rsidRDefault="00CA6E6E" w:rsidP="00866734">
      <w:pPr>
        <w:numPr>
          <w:ilvl w:val="1"/>
          <w:numId w:val="42"/>
        </w:numPr>
        <w:spacing w:after="0"/>
        <w:jc w:val="both"/>
      </w:pPr>
      <w:r>
        <w:t>On-demand SI request in RRC_INACTIVE for assistance data delivery by broadcast in RRC_INACTIVE</w:t>
      </w:r>
    </w:p>
    <w:p w14:paraId="3F1EDE4F" w14:textId="77777777" w:rsidR="00CA6E6E" w:rsidRDefault="00CA6E6E" w:rsidP="00866734">
      <w:pPr>
        <w:numPr>
          <w:ilvl w:val="1"/>
          <w:numId w:val="42"/>
        </w:numPr>
        <w:spacing w:after="0"/>
        <w:jc w:val="both"/>
      </w:pPr>
      <w:proofErr w:type="spellStart"/>
      <w:r>
        <w:rPr>
          <w:i/>
        </w:rPr>
        <w:t>ProvideAssistanceData</w:t>
      </w:r>
      <w:proofErr w:type="spellEnd"/>
      <w:r>
        <w:t xml:space="preserve"> in RRC_CONNECTED for DL-PRS configuration used in RRC_INACTIVE downlink positioning</w:t>
      </w:r>
    </w:p>
    <w:p w14:paraId="1E435EEF" w14:textId="77777777" w:rsidR="00CA6E6E" w:rsidRDefault="00CA6E6E" w:rsidP="00866734">
      <w:pPr>
        <w:numPr>
          <w:ilvl w:val="1"/>
          <w:numId w:val="42"/>
        </w:numPr>
        <w:spacing w:after="0"/>
        <w:jc w:val="both"/>
      </w:pPr>
      <w:proofErr w:type="spellStart"/>
      <w:r w:rsidRPr="00B31207">
        <w:rPr>
          <w:i/>
        </w:rPr>
        <w:t>RequestLocationInformation</w:t>
      </w:r>
      <w:proofErr w:type="spellEnd"/>
      <w:r>
        <w:t xml:space="preserve"> can be sent in RRC_CONNECTED for DL-PRS measurement or location estimate performed in RRC_INACTIVE</w:t>
      </w:r>
    </w:p>
    <w:p w14:paraId="06B74FE0" w14:textId="77777777" w:rsidR="00CA6E6E" w:rsidRDefault="00CA6E6E" w:rsidP="0001107A"/>
    <w:p w14:paraId="746F9836" w14:textId="09C330E5" w:rsidR="00A4314E" w:rsidRDefault="00032DB5" w:rsidP="009251FA">
      <w:pPr>
        <w:spacing w:after="0" w:line="240" w:lineRule="auto"/>
      </w:pPr>
      <w:r>
        <w:t>Therefore, w</w:t>
      </w:r>
      <w:r w:rsidR="009251FA">
        <w:t xml:space="preserve">ith the consideration of the limitation of the WI scope, our suggestion is to include only the </w:t>
      </w:r>
      <w:r w:rsidR="003279BE">
        <w:t>DL positioning methods for NR positioning in RRC_INACTIVE.</w:t>
      </w:r>
    </w:p>
    <w:p w14:paraId="4E3334C4" w14:textId="1D7C2403" w:rsidR="009F34CA" w:rsidRDefault="009F34CA" w:rsidP="009251FA">
      <w:pPr>
        <w:spacing w:after="0" w:line="240" w:lineRule="auto"/>
      </w:pPr>
    </w:p>
    <w:p w14:paraId="381EA9B5" w14:textId="0E1AD97A" w:rsidR="0061009B" w:rsidRDefault="006954EE" w:rsidP="006954EE">
      <w:pPr>
        <w:pStyle w:val="ListParagraph"/>
        <w:ind w:left="0"/>
        <w:rPr>
          <w:b/>
          <w:bCs/>
          <w:i/>
          <w:iCs/>
          <w:lang w:eastAsia="en-US"/>
        </w:rPr>
      </w:pPr>
      <w:bookmarkStart w:id="18" w:name="p3"/>
      <w:r>
        <w:rPr>
          <w:b/>
          <w:bCs/>
          <w:i/>
          <w:iCs/>
          <w:lang w:val="en-GB" w:eastAsia="en-US"/>
        </w:rPr>
        <w:t xml:space="preserve">Proposal 3. </w:t>
      </w:r>
      <w:r w:rsidR="00A4254F">
        <w:rPr>
          <w:b/>
          <w:bCs/>
          <w:i/>
          <w:iCs/>
          <w:lang w:eastAsia="en-US"/>
        </w:rPr>
        <w:t>Define and specify</w:t>
      </w:r>
      <w:r w:rsidR="00A4254F" w:rsidRPr="00A2101E">
        <w:rPr>
          <w:b/>
          <w:bCs/>
          <w:i/>
          <w:iCs/>
          <w:lang w:eastAsia="en-US"/>
        </w:rPr>
        <w:t xml:space="preserve"> </w:t>
      </w:r>
      <w:r w:rsidR="003279BE" w:rsidRPr="004178D6">
        <w:rPr>
          <w:b/>
          <w:bCs/>
          <w:i/>
          <w:iCs/>
          <w:lang w:eastAsia="en-US"/>
        </w:rPr>
        <w:t xml:space="preserve">the </w:t>
      </w:r>
      <w:r w:rsidR="003279BE">
        <w:rPr>
          <w:b/>
          <w:bCs/>
          <w:i/>
          <w:iCs/>
          <w:lang w:eastAsia="en-US"/>
        </w:rPr>
        <w:t xml:space="preserve">following </w:t>
      </w:r>
      <w:r w:rsidR="003279BE" w:rsidRPr="004178D6">
        <w:rPr>
          <w:b/>
          <w:bCs/>
          <w:i/>
          <w:iCs/>
          <w:lang w:eastAsia="en-US"/>
        </w:rPr>
        <w:t xml:space="preserve">enhancements in Rel-17 </w:t>
      </w:r>
      <w:r w:rsidR="00783ABA">
        <w:rPr>
          <w:rFonts w:eastAsiaTheme="minorEastAsia" w:hint="eastAsia"/>
          <w:b/>
          <w:bCs/>
          <w:i/>
          <w:iCs/>
          <w:lang w:eastAsia="zh-CN"/>
        </w:rPr>
        <w:t xml:space="preserve">NR </w:t>
      </w:r>
      <w:r w:rsidR="005E5B76">
        <w:rPr>
          <w:b/>
          <w:bCs/>
          <w:i/>
          <w:iCs/>
          <w:lang w:eastAsia="en-US"/>
        </w:rPr>
        <w:t>positioning enhancements</w:t>
      </w:r>
      <w:r w:rsidR="003279BE" w:rsidRPr="004178D6">
        <w:rPr>
          <w:b/>
          <w:bCs/>
          <w:i/>
          <w:iCs/>
          <w:lang w:eastAsia="en-US"/>
        </w:rPr>
        <w:t xml:space="preserve"> WI</w:t>
      </w:r>
      <w:r w:rsidR="006E286E" w:rsidRPr="006E286E">
        <w:rPr>
          <w:b/>
          <w:bCs/>
          <w:i/>
          <w:iCs/>
          <w:lang w:eastAsia="en-US"/>
        </w:rPr>
        <w:t xml:space="preserve"> </w:t>
      </w:r>
      <w:r w:rsidR="006E286E">
        <w:rPr>
          <w:b/>
          <w:bCs/>
          <w:i/>
          <w:iCs/>
          <w:lang w:eastAsia="en-US"/>
        </w:rPr>
        <w:t>for NR positioning</w:t>
      </w:r>
      <w:r w:rsidR="006E286E" w:rsidRPr="0061009B">
        <w:rPr>
          <w:b/>
          <w:bCs/>
          <w:i/>
          <w:iCs/>
          <w:lang w:eastAsia="en-US"/>
        </w:rPr>
        <w:t xml:space="preserve"> in RRC_INACTIVE</w:t>
      </w:r>
      <w:r w:rsidR="0061009B">
        <w:rPr>
          <w:b/>
          <w:bCs/>
          <w:i/>
          <w:iCs/>
          <w:lang w:eastAsia="en-US"/>
        </w:rPr>
        <w:t>:</w:t>
      </w:r>
    </w:p>
    <w:p w14:paraId="7F0EB405" w14:textId="77777777" w:rsidR="00802307" w:rsidRPr="0082557D" w:rsidRDefault="008353C2" w:rsidP="00866734">
      <w:pPr>
        <w:pStyle w:val="ListParagraph"/>
        <w:numPr>
          <w:ilvl w:val="0"/>
          <w:numId w:val="43"/>
        </w:numPr>
        <w:rPr>
          <w:b/>
          <w:bCs/>
          <w:i/>
          <w:iCs/>
        </w:rPr>
      </w:pPr>
      <w:r w:rsidRPr="0082557D">
        <w:rPr>
          <w:b/>
          <w:bCs/>
          <w:i/>
          <w:iCs/>
        </w:rPr>
        <w:lastRenderedPageBreak/>
        <w:t>Reporting of DL-PRS measurement and/or location estimate performed in RRC_INACTIVE when the UE is in RRC_INACTIVE</w:t>
      </w:r>
      <w:r w:rsidR="00802307" w:rsidRPr="0082557D">
        <w:rPr>
          <w:b/>
          <w:bCs/>
          <w:i/>
          <w:iCs/>
        </w:rPr>
        <w:t xml:space="preserve"> for both UE-based and UE-assisted positioning solutions</w:t>
      </w:r>
    </w:p>
    <w:p w14:paraId="6C728A68" w14:textId="6D5B5F48" w:rsidR="008353C2" w:rsidRPr="0082557D" w:rsidRDefault="008353C2" w:rsidP="00866734">
      <w:pPr>
        <w:pStyle w:val="ListParagraph"/>
        <w:numPr>
          <w:ilvl w:val="0"/>
          <w:numId w:val="43"/>
        </w:numPr>
        <w:rPr>
          <w:b/>
          <w:bCs/>
          <w:i/>
          <w:iCs/>
        </w:rPr>
      </w:pPr>
      <w:r w:rsidRPr="0082557D">
        <w:rPr>
          <w:b/>
          <w:bCs/>
          <w:i/>
          <w:iCs/>
        </w:rPr>
        <w:t>The reporting of DL-PRS measurement and/or location estimate performed in RRC_INACTIVE when the UE is in RRC_INACTIVE is enabled by enhancing small data transmission in RRC_INACTIVE. (Details of the use of SDT to be studied in the WI phase)</w:t>
      </w:r>
    </w:p>
    <w:bookmarkEnd w:id="18"/>
    <w:p w14:paraId="65632CC3" w14:textId="74A1927C" w:rsidR="00F13979" w:rsidRDefault="00F13979" w:rsidP="00F13979"/>
    <w:p w14:paraId="6B0BFD58" w14:textId="0CCC1053" w:rsidR="006A1330" w:rsidRDefault="006A1330" w:rsidP="006A1330">
      <w:pPr>
        <w:pStyle w:val="Heading2"/>
      </w:pPr>
      <w:r>
        <w:t>NR positioning</w:t>
      </w:r>
      <w:r w:rsidRPr="00FC02A2">
        <w:t xml:space="preserve"> for </w:t>
      </w:r>
      <w:r w:rsidRPr="005D7AB3">
        <w:t>UEs in RRC_</w:t>
      </w:r>
      <w:r>
        <w:t>IDLE</w:t>
      </w:r>
      <w:r w:rsidRPr="005D7AB3">
        <w:t xml:space="preserve"> state</w:t>
      </w:r>
    </w:p>
    <w:p w14:paraId="6A98D622" w14:textId="0B5B2C19" w:rsidR="006A1330" w:rsidRDefault="006A1330" w:rsidP="006A1330">
      <w:pPr>
        <w:rPr>
          <w:lang w:eastAsia="x-none"/>
        </w:rPr>
      </w:pPr>
      <w:r>
        <w:rPr>
          <w:lang w:eastAsia="x-none"/>
        </w:rPr>
        <w:t xml:space="preserve">Based on the investigation from RAN1 and RAN2, </w:t>
      </w:r>
      <w:r w:rsidRPr="003F4D69">
        <w:rPr>
          <w:lang w:eastAsia="x-none"/>
        </w:rPr>
        <w:t xml:space="preserve">it is </w:t>
      </w:r>
      <w:r>
        <w:rPr>
          <w:lang w:eastAsia="x-none"/>
        </w:rPr>
        <w:t xml:space="preserve">considered to be </w:t>
      </w:r>
      <w:r w:rsidRPr="003F4D69">
        <w:rPr>
          <w:lang w:eastAsia="x-none"/>
        </w:rPr>
        <w:t>feasible for a UE to perform DL positioning measurement</w:t>
      </w:r>
      <w:r>
        <w:rPr>
          <w:lang w:eastAsia="x-none"/>
        </w:rPr>
        <w:t xml:space="preserve">s </w:t>
      </w:r>
      <w:r w:rsidRPr="003F4D69">
        <w:rPr>
          <w:lang w:eastAsia="x-none"/>
        </w:rPr>
        <w:t>in RRC_IDLE state</w:t>
      </w:r>
      <w:r>
        <w:rPr>
          <w:lang w:eastAsia="x-none"/>
        </w:rPr>
        <w:t xml:space="preserve"> and report the </w:t>
      </w:r>
      <w:r w:rsidRPr="006A1330">
        <w:rPr>
          <w:lang w:eastAsia="x-none"/>
        </w:rPr>
        <w:t xml:space="preserve">DL-PRS measurement and/or location estimate performed in RRC_IDLE when the UE is </w:t>
      </w:r>
      <w:r w:rsidR="00032DB5">
        <w:rPr>
          <w:lang w:eastAsia="x-none"/>
        </w:rPr>
        <w:t>reconnected</w:t>
      </w:r>
      <w:r>
        <w:rPr>
          <w:lang w:eastAsia="x-none"/>
        </w:rPr>
        <w:t xml:space="preserve">. </w:t>
      </w:r>
    </w:p>
    <w:p w14:paraId="41B62482" w14:textId="5CE26BD0" w:rsidR="006A1330" w:rsidRDefault="00DC7531" w:rsidP="00DC7531">
      <w:pPr>
        <w:pStyle w:val="ListParagraph"/>
        <w:ind w:left="0"/>
        <w:rPr>
          <w:b/>
          <w:bCs/>
          <w:i/>
          <w:iCs/>
          <w:lang w:eastAsia="en-US"/>
        </w:rPr>
      </w:pPr>
      <w:bookmarkStart w:id="19" w:name="p4"/>
      <w:r>
        <w:rPr>
          <w:b/>
          <w:bCs/>
          <w:i/>
          <w:iCs/>
          <w:lang w:val="en-GB" w:eastAsia="en-US"/>
        </w:rPr>
        <w:t xml:space="preserve">Proposal 4. </w:t>
      </w:r>
      <w:r w:rsidR="00A4254F">
        <w:rPr>
          <w:b/>
          <w:bCs/>
          <w:i/>
          <w:iCs/>
          <w:lang w:eastAsia="en-US"/>
        </w:rPr>
        <w:t>Define and specify</w:t>
      </w:r>
      <w:r w:rsidR="00A4254F" w:rsidRPr="00A2101E">
        <w:rPr>
          <w:b/>
          <w:bCs/>
          <w:i/>
          <w:iCs/>
          <w:lang w:eastAsia="en-US"/>
        </w:rPr>
        <w:t xml:space="preserve"> </w:t>
      </w:r>
      <w:r w:rsidR="006A1330" w:rsidRPr="004178D6">
        <w:rPr>
          <w:b/>
          <w:bCs/>
          <w:i/>
          <w:iCs/>
          <w:lang w:eastAsia="en-US"/>
        </w:rPr>
        <w:t xml:space="preserve">the </w:t>
      </w:r>
      <w:r w:rsidR="006A1330">
        <w:rPr>
          <w:b/>
          <w:bCs/>
          <w:i/>
          <w:iCs/>
          <w:lang w:eastAsia="en-US"/>
        </w:rPr>
        <w:t xml:space="preserve">following </w:t>
      </w:r>
      <w:r w:rsidR="00242263">
        <w:rPr>
          <w:b/>
          <w:bCs/>
          <w:i/>
          <w:iCs/>
          <w:lang w:eastAsia="en-US"/>
        </w:rPr>
        <w:t>enhancement</w:t>
      </w:r>
      <w:r w:rsidR="006A1330">
        <w:rPr>
          <w:b/>
          <w:bCs/>
          <w:i/>
          <w:iCs/>
          <w:lang w:eastAsia="en-US"/>
        </w:rPr>
        <w:t xml:space="preserve"> </w:t>
      </w:r>
      <w:r w:rsidR="006A1330" w:rsidRPr="004178D6">
        <w:rPr>
          <w:b/>
          <w:bCs/>
          <w:i/>
          <w:iCs/>
          <w:lang w:eastAsia="en-US"/>
        </w:rPr>
        <w:t xml:space="preserve">in Rel-17 </w:t>
      </w:r>
      <w:r w:rsidR="001C0A54">
        <w:rPr>
          <w:rFonts w:eastAsiaTheme="minorEastAsia" w:hint="eastAsia"/>
          <w:b/>
          <w:bCs/>
          <w:i/>
          <w:iCs/>
          <w:lang w:eastAsia="zh-CN"/>
        </w:rPr>
        <w:t xml:space="preserve">NR </w:t>
      </w:r>
      <w:r w:rsidR="005E5B76">
        <w:rPr>
          <w:b/>
          <w:bCs/>
          <w:i/>
          <w:iCs/>
          <w:lang w:eastAsia="en-US"/>
        </w:rPr>
        <w:t>positioning enhancements</w:t>
      </w:r>
      <w:r w:rsidR="006A1330" w:rsidRPr="004178D6">
        <w:rPr>
          <w:b/>
          <w:bCs/>
          <w:i/>
          <w:iCs/>
          <w:lang w:eastAsia="en-US"/>
        </w:rPr>
        <w:t xml:space="preserve"> WI</w:t>
      </w:r>
      <w:r w:rsidR="006A1330">
        <w:rPr>
          <w:b/>
          <w:bCs/>
          <w:i/>
          <w:iCs/>
          <w:lang w:eastAsia="en-US"/>
        </w:rPr>
        <w:t>:</w:t>
      </w:r>
    </w:p>
    <w:p w14:paraId="2F8F5C83" w14:textId="57902572" w:rsidR="006A1330" w:rsidRPr="006E2A7C" w:rsidRDefault="006A1330" w:rsidP="00B82ACE">
      <w:pPr>
        <w:pStyle w:val="ListParagraph"/>
        <w:numPr>
          <w:ilvl w:val="0"/>
          <w:numId w:val="43"/>
        </w:numPr>
        <w:rPr>
          <w:b/>
          <w:bCs/>
          <w:i/>
          <w:iCs/>
        </w:rPr>
      </w:pPr>
      <w:r w:rsidRPr="006E2A7C">
        <w:rPr>
          <w:b/>
          <w:bCs/>
          <w:i/>
          <w:iCs/>
        </w:rPr>
        <w:t xml:space="preserve">Perform DL positioning measurements in RRC_IDLE state and report the DL-PRS measurement and/or location estimate performed in RRC_IDLE when the UE </w:t>
      </w:r>
      <w:r w:rsidR="00C55181">
        <w:rPr>
          <w:b/>
          <w:bCs/>
          <w:i/>
          <w:iCs/>
        </w:rPr>
        <w:t>is reconnected</w:t>
      </w:r>
      <w:r w:rsidR="00032DB5">
        <w:rPr>
          <w:b/>
          <w:bCs/>
          <w:i/>
          <w:iCs/>
        </w:rPr>
        <w:t xml:space="preserve"> </w:t>
      </w:r>
      <w:r w:rsidR="00902831" w:rsidRPr="006E2A7C" w:rsidDel="00902831">
        <w:rPr>
          <w:b/>
          <w:bCs/>
          <w:i/>
          <w:iCs/>
        </w:rPr>
        <w:t xml:space="preserve"> </w:t>
      </w:r>
    </w:p>
    <w:bookmarkEnd w:id="19"/>
    <w:p w14:paraId="4E3805D1" w14:textId="77777777" w:rsidR="006A1330" w:rsidRPr="006A1330" w:rsidRDefault="006A1330" w:rsidP="006A1330">
      <w:pPr>
        <w:rPr>
          <w:lang w:val="en-US" w:eastAsia="x-none"/>
        </w:rPr>
      </w:pPr>
    </w:p>
    <w:p w14:paraId="37CDFA4A" w14:textId="77777777" w:rsidR="00F13979" w:rsidRPr="00F13979" w:rsidRDefault="00F13979" w:rsidP="00F13979">
      <w:pPr>
        <w:pStyle w:val="Heading2"/>
      </w:pPr>
      <w:r w:rsidRPr="00F13979">
        <w:t>On-demand transmission and reception of DL PRS</w:t>
      </w:r>
    </w:p>
    <w:p w14:paraId="56A8F2F3" w14:textId="46800F3F" w:rsidR="0001107A" w:rsidRDefault="00F13979" w:rsidP="0001107A">
      <w:r>
        <w:t xml:space="preserve">On-demand DL PRS functionality is beneficial primarily for improving efficiency, reducing latency, and increasing accuracy. </w:t>
      </w:r>
      <w:r w:rsidR="0001107A">
        <w:t>From a physical layer perspective, on-demand transmission and reception of DL PRS, which includes at least the following is recommended</w:t>
      </w:r>
    </w:p>
    <w:p w14:paraId="2A7D3264" w14:textId="77777777" w:rsidR="0001107A" w:rsidRDefault="0001107A" w:rsidP="00E7159C">
      <w:pPr>
        <w:pStyle w:val="ListParagraph"/>
        <w:numPr>
          <w:ilvl w:val="0"/>
          <w:numId w:val="34"/>
        </w:numPr>
        <w:rPr>
          <w:rFonts w:eastAsia="MS Mincho"/>
        </w:rPr>
      </w:pPr>
      <w:r>
        <w:rPr>
          <w:rFonts w:eastAsia="MS Mincho"/>
        </w:rPr>
        <w:t>UE-initiated request of on-demand DL PRS transmission</w:t>
      </w:r>
    </w:p>
    <w:p w14:paraId="2002DF33" w14:textId="77777777" w:rsidR="0001107A" w:rsidRDefault="0001107A" w:rsidP="00E7159C">
      <w:pPr>
        <w:pStyle w:val="ListParagraph"/>
        <w:numPr>
          <w:ilvl w:val="0"/>
          <w:numId w:val="34"/>
        </w:numPr>
        <w:rPr>
          <w:rFonts w:eastAsia="MS Mincho"/>
        </w:rPr>
      </w:pPr>
      <w:r>
        <w:rPr>
          <w:rFonts w:eastAsia="MS Mincho"/>
        </w:rPr>
        <w:t>LMF (network)-initiated request of on-demand DL PRS transmission</w:t>
      </w:r>
    </w:p>
    <w:p w14:paraId="29397C33" w14:textId="4FA05017" w:rsidR="0001107A" w:rsidRDefault="0001107A" w:rsidP="00E7159C">
      <w:pPr>
        <w:pStyle w:val="ListParagraph"/>
        <w:numPr>
          <w:ilvl w:val="0"/>
          <w:numId w:val="34"/>
        </w:numPr>
      </w:pPr>
      <w:r>
        <w:t>Above enhancements are recommended for both DL and DL+UL positioning methods and both UE-based and UE-assisted positioning solutions.</w:t>
      </w:r>
    </w:p>
    <w:p w14:paraId="542D73DF" w14:textId="77777777" w:rsidR="009A3964" w:rsidRDefault="009A3964" w:rsidP="009A3964">
      <w:pPr>
        <w:pStyle w:val="ListParagraph"/>
      </w:pPr>
    </w:p>
    <w:p w14:paraId="54E52189" w14:textId="401762B2" w:rsidR="009A3964" w:rsidRPr="007E0150" w:rsidRDefault="009A3964" w:rsidP="009A3964">
      <w:pPr>
        <w:rPr>
          <w:lang w:val="en-US"/>
        </w:rPr>
      </w:pPr>
      <w:bookmarkStart w:id="20" w:name="_Toc56686558"/>
      <w:r w:rsidRPr="007E0150">
        <w:rPr>
          <w:lang w:val="en-US"/>
        </w:rPr>
        <w:t xml:space="preserve">From </w:t>
      </w:r>
      <w:r w:rsidR="00760E25">
        <w:rPr>
          <w:lang w:val="en-US"/>
        </w:rPr>
        <w:t xml:space="preserve">the </w:t>
      </w:r>
      <w:r w:rsidRPr="007E0150">
        <w:rPr>
          <w:lang w:val="en-US"/>
        </w:rPr>
        <w:t>Upper layer perspective</w:t>
      </w:r>
      <w:r w:rsidR="00EA31C1">
        <w:rPr>
          <w:lang w:val="en-US"/>
        </w:rPr>
        <w:t>,</w:t>
      </w:r>
      <w:r w:rsidRPr="007E0150">
        <w:rPr>
          <w:lang w:val="en-US"/>
        </w:rPr>
        <w:t xml:space="preserve"> the below conclusions have been made for on</w:t>
      </w:r>
      <w:r w:rsidR="00EA31C1">
        <w:rPr>
          <w:lang w:val="en-US"/>
        </w:rPr>
        <w:t>-</w:t>
      </w:r>
      <w:r w:rsidRPr="007E0150">
        <w:rPr>
          <w:lang w:val="en-US"/>
        </w:rPr>
        <w:t>demand PRS functionality.</w:t>
      </w:r>
    </w:p>
    <w:p w14:paraId="75445610" w14:textId="77777777" w:rsidR="009A3964" w:rsidRPr="0059309B" w:rsidRDefault="009A3964" w:rsidP="00FE1969">
      <w:pPr>
        <w:pStyle w:val="ListParagraph"/>
        <w:numPr>
          <w:ilvl w:val="0"/>
          <w:numId w:val="37"/>
        </w:numPr>
        <w:overflowPunct w:val="0"/>
        <w:autoSpaceDE w:val="0"/>
        <w:autoSpaceDN w:val="0"/>
        <w:adjustRightInd w:val="0"/>
        <w:contextualSpacing w:val="0"/>
        <w:textAlignment w:val="baseline"/>
        <w:rPr>
          <w:szCs w:val="20"/>
        </w:rPr>
      </w:pPr>
      <w:r w:rsidRPr="0059309B">
        <w:rPr>
          <w:szCs w:val="20"/>
        </w:rPr>
        <w:t xml:space="preserve">UE-initiated </w:t>
      </w:r>
      <w:r>
        <w:rPr>
          <w:szCs w:val="20"/>
        </w:rPr>
        <w:t xml:space="preserve">request of on-demand DL-PRS transmission </w:t>
      </w:r>
      <w:r w:rsidRPr="0059309B">
        <w:rPr>
          <w:szCs w:val="20"/>
        </w:rPr>
        <w:t>is</w:t>
      </w:r>
      <w:r w:rsidRPr="007E0150">
        <w:rPr>
          <w:szCs w:val="20"/>
        </w:rPr>
        <w:t xml:space="preserve"> recommended for normative work; </w:t>
      </w:r>
      <w:r>
        <w:rPr>
          <w:szCs w:val="20"/>
        </w:rPr>
        <w:t>the details will be decided during WI phase.</w:t>
      </w:r>
    </w:p>
    <w:p w14:paraId="59A6A716" w14:textId="77777777" w:rsidR="009A3964" w:rsidRPr="0059309B" w:rsidRDefault="009A3964" w:rsidP="00FE1969">
      <w:pPr>
        <w:pStyle w:val="Doc-text2"/>
        <w:numPr>
          <w:ilvl w:val="0"/>
          <w:numId w:val="37"/>
        </w:numPr>
        <w:overflowPunct w:val="0"/>
        <w:autoSpaceDE w:val="0"/>
        <w:autoSpaceDN w:val="0"/>
        <w:adjustRightInd w:val="0"/>
        <w:textAlignment w:val="baseline"/>
        <w:rPr>
          <w:rFonts w:ascii="Times New Roman" w:hAnsi="Times New Roman"/>
          <w:szCs w:val="20"/>
          <w:lang w:val="en-US"/>
        </w:rPr>
      </w:pPr>
      <w:r w:rsidRPr="0059309B">
        <w:rPr>
          <w:rFonts w:ascii="Times New Roman" w:hAnsi="Times New Roman"/>
          <w:szCs w:val="20"/>
          <w:lang w:val="en-US"/>
        </w:rPr>
        <w:t xml:space="preserve">LMF Initiated </w:t>
      </w:r>
      <w:r>
        <w:rPr>
          <w:rFonts w:ascii="Times New Roman" w:hAnsi="Times New Roman"/>
          <w:szCs w:val="20"/>
          <w:lang w:val="en-US"/>
        </w:rPr>
        <w:t xml:space="preserve">on-demand control of DL-PRS transmission </w:t>
      </w:r>
      <w:r w:rsidRPr="007E0150">
        <w:rPr>
          <w:rFonts w:ascii="Times New Roman" w:hAnsi="Times New Roman"/>
          <w:szCs w:val="20"/>
          <w:lang w:val="en-US"/>
        </w:rPr>
        <w:t xml:space="preserve">is recommended for normative work; </w:t>
      </w:r>
      <w:r>
        <w:rPr>
          <w:rFonts w:ascii="Times New Roman" w:hAnsi="Times New Roman"/>
          <w:szCs w:val="20"/>
          <w:lang w:val="en-US"/>
        </w:rPr>
        <w:t>the details will be decided during WI phase</w:t>
      </w:r>
      <w:r w:rsidRPr="007E0150">
        <w:rPr>
          <w:rFonts w:ascii="Times New Roman" w:hAnsi="Times New Roman"/>
          <w:szCs w:val="20"/>
          <w:lang w:val="en-US"/>
        </w:rPr>
        <w:t>.</w:t>
      </w:r>
    </w:p>
    <w:p w14:paraId="6964D9D2" w14:textId="070509D8" w:rsidR="009A3964" w:rsidRDefault="009A3964" w:rsidP="00FE1969">
      <w:pPr>
        <w:pStyle w:val="ListParagraph"/>
        <w:numPr>
          <w:ilvl w:val="0"/>
          <w:numId w:val="38"/>
        </w:numPr>
        <w:contextualSpacing w:val="0"/>
        <w:rPr>
          <w:lang w:eastAsia="sv-SE"/>
        </w:rPr>
      </w:pPr>
      <w:r w:rsidRPr="00606B41">
        <w:rPr>
          <w:lang w:eastAsia="sv-SE"/>
        </w:rPr>
        <w:t>The exact parameters that can be dynamically changed and necessary measurement and/or assistance information for LMF/UE initiated on</w:t>
      </w:r>
      <w:r w:rsidR="00760E25">
        <w:rPr>
          <w:lang w:eastAsia="sv-SE"/>
        </w:rPr>
        <w:t>-</w:t>
      </w:r>
      <w:r w:rsidRPr="00606B41">
        <w:rPr>
          <w:lang w:eastAsia="sv-SE"/>
        </w:rPr>
        <w:t>demand PRS are expected to be decided during WI phase.</w:t>
      </w:r>
    </w:p>
    <w:p w14:paraId="51DB917A" w14:textId="7BA656C9" w:rsidR="00F13979" w:rsidRDefault="00F13979" w:rsidP="00F13979">
      <w:pPr>
        <w:rPr>
          <w:lang w:eastAsia="sv-SE"/>
        </w:rPr>
      </w:pPr>
    </w:p>
    <w:p w14:paraId="093225D7" w14:textId="77777777" w:rsidR="00F13979" w:rsidRDefault="00F13979" w:rsidP="00F13979">
      <w:pPr>
        <w:spacing w:after="0" w:line="240" w:lineRule="auto"/>
      </w:pPr>
      <w:r>
        <w:t>From RAN1 and RAN2’s conclusion, both physical layer and u</w:t>
      </w:r>
      <w:proofErr w:type="spellStart"/>
      <w:r w:rsidRPr="007E0150">
        <w:rPr>
          <w:lang w:val="en-US"/>
        </w:rPr>
        <w:t>pper</w:t>
      </w:r>
      <w:proofErr w:type="spellEnd"/>
      <w:r w:rsidRPr="007E0150">
        <w:rPr>
          <w:lang w:val="en-US"/>
        </w:rPr>
        <w:t xml:space="preserve"> layers perspective</w:t>
      </w:r>
      <w:r>
        <w:rPr>
          <w:lang w:val="en-US"/>
        </w:rPr>
        <w:t xml:space="preserve">, </w:t>
      </w:r>
      <w:r w:rsidRPr="00F13979">
        <w:rPr>
          <w:lang w:val="en-US"/>
        </w:rPr>
        <w:t xml:space="preserve">UE-initiated request of on-demand DL PRS </w:t>
      </w:r>
      <w:r>
        <w:rPr>
          <w:lang w:val="en-US"/>
        </w:rPr>
        <w:t xml:space="preserve">and </w:t>
      </w:r>
      <w:r w:rsidRPr="00F13979">
        <w:rPr>
          <w:lang w:val="en-US"/>
        </w:rPr>
        <w:t>LMF-initiated request of on-demand DL PRS transmission</w:t>
      </w:r>
      <w:r>
        <w:rPr>
          <w:lang w:val="en-US"/>
        </w:rPr>
        <w:t xml:space="preserve"> are recommended </w:t>
      </w:r>
      <w:r w:rsidRPr="007E0150">
        <w:t>for normative work</w:t>
      </w:r>
      <w:r>
        <w:t>. Thus, we propose:</w:t>
      </w:r>
    </w:p>
    <w:p w14:paraId="0691DF64" w14:textId="6CBC7295" w:rsidR="00F13979" w:rsidRDefault="00F13979" w:rsidP="00F13979">
      <w:pPr>
        <w:spacing w:after="0" w:line="240" w:lineRule="auto"/>
      </w:pPr>
    </w:p>
    <w:p w14:paraId="30DC7300" w14:textId="099D3448" w:rsidR="00F13979" w:rsidRPr="00F13979" w:rsidRDefault="00B17A10" w:rsidP="00B17A10">
      <w:pPr>
        <w:pStyle w:val="ListParagraph"/>
        <w:ind w:left="0"/>
        <w:rPr>
          <w:b/>
          <w:bCs/>
          <w:i/>
          <w:iCs/>
          <w:lang w:eastAsia="en-US"/>
        </w:rPr>
      </w:pPr>
      <w:bookmarkStart w:id="21" w:name="p5"/>
      <w:r>
        <w:rPr>
          <w:b/>
          <w:bCs/>
          <w:i/>
          <w:iCs/>
          <w:lang w:val="en-GB" w:eastAsia="en-US"/>
        </w:rPr>
        <w:t xml:space="preserve">Proposal 5. </w:t>
      </w:r>
      <w:r w:rsidR="00A4254F">
        <w:rPr>
          <w:b/>
          <w:bCs/>
          <w:i/>
          <w:iCs/>
          <w:lang w:eastAsia="en-US"/>
        </w:rPr>
        <w:t>Define and specify</w:t>
      </w:r>
      <w:r w:rsidR="00A4254F" w:rsidRPr="00A2101E">
        <w:rPr>
          <w:b/>
          <w:bCs/>
          <w:i/>
          <w:iCs/>
          <w:lang w:eastAsia="en-US"/>
        </w:rPr>
        <w:t xml:space="preserve"> </w:t>
      </w:r>
      <w:r w:rsidR="00F13979" w:rsidRPr="00F13979">
        <w:rPr>
          <w:b/>
          <w:bCs/>
          <w:i/>
          <w:iCs/>
          <w:lang w:eastAsia="en-US"/>
        </w:rPr>
        <w:t xml:space="preserve">the following enhancements in Rel-17 </w:t>
      </w:r>
      <w:r w:rsidR="00911FFE">
        <w:rPr>
          <w:rFonts w:eastAsiaTheme="minorEastAsia" w:hint="eastAsia"/>
          <w:b/>
          <w:bCs/>
          <w:i/>
          <w:iCs/>
          <w:lang w:eastAsia="zh-CN"/>
        </w:rPr>
        <w:t xml:space="preserve">NR </w:t>
      </w:r>
      <w:r w:rsidR="005E5B76">
        <w:rPr>
          <w:b/>
          <w:bCs/>
          <w:i/>
          <w:iCs/>
          <w:lang w:eastAsia="en-US"/>
        </w:rPr>
        <w:t>positioning enhancements</w:t>
      </w:r>
      <w:r w:rsidR="00F13979" w:rsidRPr="00F13979">
        <w:rPr>
          <w:b/>
          <w:bCs/>
          <w:i/>
          <w:iCs/>
          <w:lang w:eastAsia="en-US"/>
        </w:rPr>
        <w:t xml:space="preserve"> WI </w:t>
      </w:r>
      <w:r w:rsidR="00F13979">
        <w:rPr>
          <w:b/>
          <w:bCs/>
          <w:i/>
          <w:iCs/>
          <w:lang w:eastAsia="en-US"/>
        </w:rPr>
        <w:t xml:space="preserve">for </w:t>
      </w:r>
      <w:r w:rsidR="00F13979" w:rsidRPr="00F13979">
        <w:rPr>
          <w:b/>
          <w:bCs/>
          <w:i/>
          <w:iCs/>
          <w:lang w:eastAsia="en-US"/>
        </w:rPr>
        <w:t>both DL and DL+UL positioning methods and both UE-based and UE-assisted positioning solutions:</w:t>
      </w:r>
    </w:p>
    <w:p w14:paraId="581DA11A" w14:textId="5EB43343" w:rsidR="00F13979" w:rsidRPr="00F13979" w:rsidRDefault="00F13979" w:rsidP="00F13979">
      <w:pPr>
        <w:pStyle w:val="ListParagraph"/>
        <w:rPr>
          <w:b/>
          <w:bCs/>
          <w:i/>
          <w:iCs/>
          <w:lang w:eastAsia="en-US"/>
        </w:rPr>
      </w:pPr>
      <w:r w:rsidRPr="00F13979">
        <w:rPr>
          <w:b/>
          <w:bCs/>
          <w:i/>
          <w:iCs/>
          <w:lang w:eastAsia="en-US"/>
        </w:rPr>
        <w:lastRenderedPageBreak/>
        <w:t>-</w:t>
      </w:r>
      <w:r>
        <w:rPr>
          <w:b/>
          <w:bCs/>
          <w:i/>
          <w:iCs/>
          <w:lang w:eastAsia="en-US"/>
        </w:rPr>
        <w:t xml:space="preserve"> </w:t>
      </w:r>
      <w:r w:rsidRPr="00F13979">
        <w:rPr>
          <w:b/>
          <w:bCs/>
          <w:i/>
          <w:iCs/>
          <w:lang w:eastAsia="en-US"/>
        </w:rPr>
        <w:t>UE-initiated request of on-demand DL-PRS transmission</w:t>
      </w:r>
    </w:p>
    <w:p w14:paraId="03BA3A91" w14:textId="290B6D00" w:rsidR="00F13979" w:rsidRDefault="00F13979" w:rsidP="00F13979">
      <w:pPr>
        <w:pStyle w:val="ListParagraph"/>
        <w:rPr>
          <w:b/>
          <w:bCs/>
          <w:i/>
          <w:iCs/>
          <w:lang w:eastAsia="en-US"/>
        </w:rPr>
      </w:pPr>
      <w:r w:rsidRPr="00F13979">
        <w:rPr>
          <w:b/>
          <w:bCs/>
          <w:i/>
          <w:iCs/>
          <w:lang w:eastAsia="en-US"/>
        </w:rPr>
        <w:t>-</w:t>
      </w:r>
      <w:r w:rsidRPr="00F13979">
        <w:rPr>
          <w:b/>
          <w:bCs/>
          <w:i/>
          <w:iCs/>
          <w:lang w:eastAsia="en-US"/>
        </w:rPr>
        <w:tab/>
        <w:t>LMF Initiated on-demand control of DL-PRS transmission</w:t>
      </w:r>
    </w:p>
    <w:bookmarkEnd w:id="21"/>
    <w:p w14:paraId="3E7869CA" w14:textId="77777777" w:rsidR="00C407BC" w:rsidRDefault="00C407BC" w:rsidP="00933C0B">
      <w:pPr>
        <w:pStyle w:val="Heading2"/>
      </w:pPr>
      <w:r w:rsidRPr="00C407BC">
        <w:t>RAT-Independent positioning</w:t>
      </w:r>
    </w:p>
    <w:bookmarkEnd w:id="4"/>
    <w:bookmarkEnd w:id="5"/>
    <w:bookmarkEnd w:id="20"/>
    <w:p w14:paraId="15D4D4B0" w14:textId="18A394F8" w:rsidR="00FA5F8D" w:rsidRPr="00183FC3" w:rsidRDefault="00FA5F8D" w:rsidP="00FA5F8D">
      <w:pPr>
        <w:pStyle w:val="Heading3"/>
        <w:rPr>
          <w:rStyle w:val="Heading3Char1"/>
        </w:rPr>
      </w:pPr>
      <w:r w:rsidRPr="00FA5F8D">
        <w:rPr>
          <w:rStyle w:val="Heading3Char1"/>
        </w:rPr>
        <w:t>GNSS positioning integrit</w:t>
      </w:r>
      <w:r>
        <w:rPr>
          <w:rStyle w:val="Heading3Char1"/>
        </w:rPr>
        <w:t>y</w:t>
      </w:r>
    </w:p>
    <w:p w14:paraId="3FB39986" w14:textId="77777777" w:rsidR="001C674C" w:rsidRDefault="001C674C" w:rsidP="002C322D">
      <w:r>
        <w:t>Based on the study, RAN2 has concluded that s</w:t>
      </w:r>
      <w:r w:rsidR="002C322D" w:rsidRPr="00483CCE">
        <w:t xml:space="preserve">ignalling and procedures to support </w:t>
      </w:r>
      <w:r w:rsidR="002C322D">
        <w:t xml:space="preserve">GNSS </w:t>
      </w:r>
      <w:r w:rsidR="002C322D" w:rsidRPr="00483CCE">
        <w:t>positioning integrity determination are recommended</w:t>
      </w:r>
      <w:r w:rsidR="002C322D">
        <w:t xml:space="preserve"> for normative work</w:t>
      </w:r>
      <w:r>
        <w:t xml:space="preserve"> with t</w:t>
      </w:r>
      <w:r w:rsidR="002C322D">
        <w:t xml:space="preserve">he details of the solutions </w:t>
      </w:r>
      <w:r>
        <w:t>being</w:t>
      </w:r>
      <w:r w:rsidR="002C322D">
        <w:t xml:space="preserve"> left for further discussion in normative work</w:t>
      </w:r>
      <w:r>
        <w:t>.</w:t>
      </w:r>
    </w:p>
    <w:p w14:paraId="0BDF6D1F" w14:textId="1337782F" w:rsidR="001C674C" w:rsidRPr="00494040" w:rsidRDefault="00816D06" w:rsidP="00816D06">
      <w:pPr>
        <w:pStyle w:val="ListParagraph"/>
        <w:ind w:left="0"/>
        <w:rPr>
          <w:b/>
          <w:bCs/>
          <w:i/>
          <w:iCs/>
          <w:lang w:eastAsia="en-US"/>
        </w:rPr>
      </w:pPr>
      <w:bookmarkStart w:id="22" w:name="p7"/>
      <w:r>
        <w:rPr>
          <w:b/>
          <w:bCs/>
          <w:i/>
          <w:iCs/>
          <w:lang w:val="en-GB" w:eastAsia="en-US"/>
        </w:rPr>
        <w:t xml:space="preserve">Proposal </w:t>
      </w:r>
      <w:r w:rsidR="007D2333">
        <w:rPr>
          <w:b/>
          <w:bCs/>
          <w:i/>
          <w:iCs/>
          <w:lang w:val="en-GB" w:eastAsia="en-US"/>
        </w:rPr>
        <w:t>6</w:t>
      </w:r>
      <w:r>
        <w:rPr>
          <w:b/>
          <w:bCs/>
          <w:i/>
          <w:iCs/>
          <w:lang w:val="en-GB" w:eastAsia="en-US"/>
        </w:rPr>
        <w:t xml:space="preserve">. </w:t>
      </w:r>
      <w:r w:rsidR="00A4254F">
        <w:rPr>
          <w:b/>
          <w:bCs/>
          <w:i/>
          <w:iCs/>
          <w:lang w:eastAsia="en-US"/>
        </w:rPr>
        <w:t>Define and specify</w:t>
      </w:r>
      <w:r w:rsidR="00A4254F" w:rsidRPr="00A2101E">
        <w:rPr>
          <w:b/>
          <w:bCs/>
          <w:i/>
          <w:iCs/>
          <w:lang w:eastAsia="en-US"/>
        </w:rPr>
        <w:t xml:space="preserve"> </w:t>
      </w:r>
      <w:r w:rsidR="00D60215">
        <w:rPr>
          <w:b/>
          <w:bCs/>
          <w:i/>
          <w:iCs/>
          <w:lang w:eastAsia="en-US"/>
        </w:rPr>
        <w:t>the</w:t>
      </w:r>
      <w:r w:rsidR="005170FD">
        <w:rPr>
          <w:b/>
          <w:bCs/>
          <w:i/>
          <w:iCs/>
          <w:lang w:eastAsia="en-US"/>
        </w:rPr>
        <w:t xml:space="preserve"> </w:t>
      </w:r>
      <w:proofErr w:type="spellStart"/>
      <w:r w:rsidR="00D60215" w:rsidRPr="00D60215">
        <w:rPr>
          <w:b/>
          <w:bCs/>
          <w:i/>
          <w:iCs/>
          <w:lang w:eastAsia="en-US"/>
        </w:rPr>
        <w:t>signalling</w:t>
      </w:r>
      <w:proofErr w:type="spellEnd"/>
      <w:r w:rsidR="00D60215" w:rsidRPr="00D60215">
        <w:rPr>
          <w:b/>
          <w:bCs/>
          <w:i/>
          <w:iCs/>
          <w:lang w:eastAsia="en-US"/>
        </w:rPr>
        <w:t xml:space="preserve"> and procedures </w:t>
      </w:r>
      <w:r w:rsidR="00D60215">
        <w:rPr>
          <w:b/>
          <w:bCs/>
          <w:i/>
          <w:iCs/>
          <w:lang w:eastAsia="en-US"/>
        </w:rPr>
        <w:t xml:space="preserve">for </w:t>
      </w:r>
      <w:r w:rsidR="00D60215" w:rsidRPr="00D60215">
        <w:rPr>
          <w:b/>
          <w:bCs/>
          <w:i/>
          <w:iCs/>
          <w:lang w:eastAsia="en-US"/>
        </w:rPr>
        <w:t xml:space="preserve">GNSS positioning integrity determination </w:t>
      </w:r>
      <w:r w:rsidR="001C674C">
        <w:rPr>
          <w:b/>
          <w:bCs/>
          <w:i/>
          <w:iCs/>
          <w:lang w:eastAsia="en-US"/>
        </w:rPr>
        <w:t xml:space="preserve">in </w:t>
      </w:r>
      <w:r w:rsidR="00494040" w:rsidRPr="00F13979">
        <w:rPr>
          <w:b/>
          <w:bCs/>
          <w:i/>
          <w:iCs/>
          <w:lang w:eastAsia="en-US"/>
        </w:rPr>
        <w:t>Rel-17</w:t>
      </w:r>
      <w:r w:rsidR="00D6260D">
        <w:rPr>
          <w:rFonts w:eastAsiaTheme="minorEastAsia" w:hint="eastAsia"/>
          <w:b/>
          <w:bCs/>
          <w:i/>
          <w:iCs/>
          <w:lang w:eastAsia="zh-CN"/>
        </w:rPr>
        <w:t xml:space="preserve"> NR</w:t>
      </w:r>
      <w:r w:rsidR="00494040" w:rsidRPr="00F13979">
        <w:rPr>
          <w:b/>
          <w:bCs/>
          <w:i/>
          <w:iCs/>
          <w:lang w:eastAsia="en-US"/>
        </w:rPr>
        <w:t xml:space="preserve"> </w:t>
      </w:r>
      <w:r w:rsidR="00494040">
        <w:rPr>
          <w:b/>
          <w:bCs/>
          <w:i/>
          <w:iCs/>
          <w:lang w:eastAsia="en-US"/>
        </w:rPr>
        <w:t xml:space="preserve">positioning </w:t>
      </w:r>
      <w:r w:rsidR="00494040" w:rsidRPr="00494040">
        <w:rPr>
          <w:b/>
          <w:bCs/>
          <w:i/>
          <w:iCs/>
          <w:lang w:eastAsia="en-US"/>
        </w:rPr>
        <w:t xml:space="preserve">enhancements </w:t>
      </w:r>
      <w:r w:rsidR="00D60215" w:rsidRPr="00494040">
        <w:rPr>
          <w:b/>
          <w:bCs/>
          <w:i/>
          <w:iCs/>
          <w:lang w:eastAsia="en-US"/>
        </w:rPr>
        <w:t>WI, which may include the following aspects:</w:t>
      </w:r>
    </w:p>
    <w:p w14:paraId="272E6773" w14:textId="62112F8E" w:rsidR="002C322D" w:rsidRPr="00494040" w:rsidRDefault="002C322D" w:rsidP="002C322D">
      <w:pPr>
        <w:numPr>
          <w:ilvl w:val="1"/>
          <w:numId w:val="29"/>
        </w:numPr>
        <w:spacing w:after="0" w:line="276" w:lineRule="auto"/>
        <w:ind w:left="928"/>
        <w:rPr>
          <w:b/>
          <w:bCs/>
          <w:i/>
          <w:iCs/>
        </w:rPr>
      </w:pPr>
      <w:r w:rsidRPr="00494040">
        <w:rPr>
          <w:b/>
          <w:bCs/>
          <w:i/>
          <w:iCs/>
        </w:rPr>
        <w:t>The assistance information to support integrity determination;</w:t>
      </w:r>
    </w:p>
    <w:p w14:paraId="3A4377A0" w14:textId="485A4429" w:rsidR="002C322D" w:rsidRPr="00494040" w:rsidRDefault="002C322D" w:rsidP="002C322D">
      <w:pPr>
        <w:numPr>
          <w:ilvl w:val="1"/>
          <w:numId w:val="29"/>
        </w:numPr>
        <w:spacing w:after="0" w:line="276" w:lineRule="auto"/>
        <w:ind w:left="928"/>
        <w:rPr>
          <w:b/>
          <w:bCs/>
          <w:i/>
          <w:iCs/>
        </w:rPr>
      </w:pPr>
      <w:r w:rsidRPr="00494040">
        <w:rPr>
          <w:b/>
          <w:bCs/>
          <w:i/>
          <w:iCs/>
        </w:rPr>
        <w:t>The information to provide the positioning integrity KPIs and integrity results.</w:t>
      </w:r>
    </w:p>
    <w:p w14:paraId="49510E97" w14:textId="77777777" w:rsidR="002C322D" w:rsidRPr="00494040" w:rsidRDefault="002C322D" w:rsidP="002C322D">
      <w:pPr>
        <w:numPr>
          <w:ilvl w:val="1"/>
          <w:numId w:val="29"/>
        </w:numPr>
        <w:spacing w:after="0" w:line="276" w:lineRule="auto"/>
        <w:ind w:left="928"/>
        <w:rPr>
          <w:b/>
          <w:bCs/>
          <w:i/>
          <w:iCs/>
        </w:rPr>
      </w:pPr>
      <w:r w:rsidRPr="00494040">
        <w:rPr>
          <w:b/>
          <w:bCs/>
          <w:i/>
          <w:iCs/>
        </w:rPr>
        <w:t>Support of integrity for UE-Based and UE-Assisted A-GNSS positioning.</w:t>
      </w:r>
    </w:p>
    <w:bookmarkEnd w:id="22"/>
    <w:p w14:paraId="10E3D1BB" w14:textId="4FB4C12E" w:rsidR="002C322D" w:rsidRDefault="002C322D" w:rsidP="002C322D">
      <w:pPr>
        <w:spacing w:after="0"/>
        <w:jc w:val="both"/>
      </w:pPr>
    </w:p>
    <w:p w14:paraId="68E43F9F" w14:textId="71B4244C" w:rsidR="00B828A2" w:rsidRDefault="00B828A2" w:rsidP="00B828A2">
      <w:pPr>
        <w:pStyle w:val="Heading3"/>
        <w:rPr>
          <w:rStyle w:val="Heading3Char1"/>
        </w:rPr>
      </w:pPr>
      <w:r>
        <w:rPr>
          <w:rStyle w:val="Heading3Char1"/>
        </w:rPr>
        <w:t>E</w:t>
      </w:r>
      <w:r w:rsidRPr="00457398">
        <w:rPr>
          <w:rStyle w:val="Heading3Char1"/>
        </w:rPr>
        <w:t>nhancements of A-GNSS positioning</w:t>
      </w:r>
    </w:p>
    <w:p w14:paraId="5F158101" w14:textId="0D3CCF53" w:rsidR="00B8385E" w:rsidRDefault="00A2101E" w:rsidP="00B8385E">
      <w:pPr>
        <w:rPr>
          <w:rFonts w:ascii="微软雅黑" w:eastAsia="微软雅黑" w:hAnsi="微软雅黑"/>
          <w:color w:val="000000"/>
          <w:kern w:val="2"/>
          <w:sz w:val="36"/>
          <w:szCs w:val="36"/>
          <w:lang w:val="en-US" w:eastAsia="zh-CN"/>
        </w:rPr>
      </w:pPr>
      <w:r>
        <w:t xml:space="preserve">During the discussion of the objectives of Rel-17 </w:t>
      </w:r>
      <w:r w:rsidR="00D6260D">
        <w:rPr>
          <w:rFonts w:eastAsiaTheme="minorEastAsia" w:hint="eastAsia"/>
          <w:lang w:eastAsia="zh-CN"/>
        </w:rPr>
        <w:t xml:space="preserve">NR </w:t>
      </w:r>
      <w:r>
        <w:t xml:space="preserve">positioning enhancements SI, the common view is that the </w:t>
      </w:r>
      <w:r w:rsidRPr="00A2101E">
        <w:t>enhancements</w:t>
      </w:r>
      <w:r>
        <w:t xml:space="preserve"> related to the support of </w:t>
      </w:r>
      <w:r w:rsidRPr="00A2101E">
        <w:t>BDS B2a</w:t>
      </w:r>
      <w:r>
        <w:t>/B3I</w:t>
      </w:r>
      <w:r w:rsidRPr="00A2101E">
        <w:t xml:space="preserve"> signal</w:t>
      </w:r>
      <w:r>
        <w:t xml:space="preserve">s as well as </w:t>
      </w:r>
      <w:proofErr w:type="spellStart"/>
      <w:r>
        <w:t>NavIC</w:t>
      </w:r>
      <w:proofErr w:type="spellEnd"/>
      <w:r>
        <w:t xml:space="preserve"> for NR UEs can be considered directly into the WI objectives without the need to study them.</w:t>
      </w:r>
      <w:r w:rsidR="00B8385E" w:rsidRPr="00B8385E">
        <w:rPr>
          <w:rFonts w:ascii="微软雅黑" w:eastAsia="微软雅黑" w:hAnsi="微软雅黑" w:hint="eastAsia"/>
          <w:color w:val="000000"/>
          <w:kern w:val="2"/>
          <w:sz w:val="36"/>
          <w:szCs w:val="36"/>
          <w:lang w:val="en-US" w:eastAsia="zh-CN"/>
        </w:rPr>
        <w:t xml:space="preserve"> </w:t>
      </w:r>
    </w:p>
    <w:p w14:paraId="3A7B09E4" w14:textId="3A15061D" w:rsidR="00B8385E" w:rsidRDefault="00B8385E" w:rsidP="00B8385E">
      <w:pPr>
        <w:rPr>
          <w:lang w:val="en-US"/>
        </w:rPr>
      </w:pPr>
      <w:r w:rsidRPr="00B8385E">
        <w:rPr>
          <w:rFonts w:hint="eastAsia"/>
          <w:lang w:val="en-US"/>
        </w:rPr>
        <w:t xml:space="preserve">B2a and B3I signals are expected to </w:t>
      </w:r>
      <w:r w:rsidR="00C210A9">
        <w:rPr>
          <w:rFonts w:hint="eastAsia"/>
          <w:lang w:val="en-US"/>
        </w:rPr>
        <w:t>be</w:t>
      </w:r>
      <w:r w:rsidR="00C210A9">
        <w:rPr>
          <w:rFonts w:eastAsiaTheme="minorEastAsia" w:hint="eastAsia"/>
          <w:lang w:val="en-US" w:eastAsia="zh-CN"/>
        </w:rPr>
        <w:t xml:space="preserve"> </w:t>
      </w:r>
      <w:r w:rsidRPr="00B8385E">
        <w:rPr>
          <w:rFonts w:hint="eastAsia"/>
          <w:lang w:val="en-US"/>
        </w:rPr>
        <w:t>support</w:t>
      </w:r>
      <w:r w:rsidR="00C210A9">
        <w:rPr>
          <w:rFonts w:hint="eastAsia"/>
          <w:lang w:val="en-US"/>
        </w:rPr>
        <w:t>ed</w:t>
      </w:r>
      <w:r w:rsidRPr="00B8385E">
        <w:rPr>
          <w:rFonts w:hint="eastAsia"/>
          <w:lang w:val="en-US"/>
        </w:rPr>
        <w:t xml:space="preserve"> in both 4G and 5G network</w:t>
      </w:r>
      <w:r w:rsidR="00A82F8C">
        <w:rPr>
          <w:lang w:val="en-US"/>
        </w:rPr>
        <w:t>s</w:t>
      </w:r>
      <w:r w:rsidRPr="00B8385E">
        <w:rPr>
          <w:rFonts w:hint="eastAsia"/>
          <w:lang w:val="en-US"/>
        </w:rPr>
        <w:t xml:space="preserve"> as early as possible by the A-BDS global navigation ecosystem</w:t>
      </w:r>
      <w:r w:rsidR="00F861D2">
        <w:rPr>
          <w:rFonts w:eastAsiaTheme="minorEastAsia" w:hint="eastAsia"/>
          <w:lang w:val="en-US" w:eastAsia="zh-CN"/>
        </w:rPr>
        <w:t>,</w:t>
      </w:r>
      <w:r w:rsidRPr="00B8385E">
        <w:rPr>
          <w:rFonts w:hint="eastAsia"/>
          <w:lang w:val="en-US"/>
        </w:rPr>
        <w:t xml:space="preserve"> so devices over the world will support A-BDS with high</w:t>
      </w:r>
      <w:r w:rsidR="00A555E4">
        <w:rPr>
          <w:rFonts w:eastAsiaTheme="minorEastAsia" w:hint="eastAsia"/>
          <w:lang w:val="en-US" w:eastAsia="zh-CN"/>
        </w:rPr>
        <w:t>er</w:t>
      </w:r>
      <w:r w:rsidRPr="00B8385E">
        <w:rPr>
          <w:rFonts w:hint="eastAsia"/>
          <w:lang w:val="en-US"/>
        </w:rPr>
        <w:t xml:space="preserve"> accuracy.</w:t>
      </w:r>
    </w:p>
    <w:p w14:paraId="13E43832" w14:textId="75F8C407" w:rsidR="005554FD" w:rsidRPr="00A555E4" w:rsidRDefault="005554FD" w:rsidP="005554FD">
      <w:pPr>
        <w:pStyle w:val="ListParagraph"/>
        <w:ind w:left="0"/>
        <w:rPr>
          <w:b/>
          <w:bCs/>
          <w:i/>
          <w:iCs/>
          <w:lang w:eastAsia="en-US"/>
        </w:rPr>
      </w:pPr>
      <w:bookmarkStart w:id="23" w:name="p8"/>
      <w:r w:rsidRPr="00A555E4">
        <w:rPr>
          <w:rFonts w:hint="eastAsia"/>
          <w:b/>
          <w:bCs/>
          <w:i/>
          <w:iCs/>
          <w:lang w:eastAsia="en-US"/>
        </w:rPr>
        <w:t xml:space="preserve">Proposal </w:t>
      </w:r>
      <w:r w:rsidR="007D2333">
        <w:rPr>
          <w:rFonts w:eastAsiaTheme="minorEastAsia"/>
          <w:b/>
          <w:bCs/>
          <w:i/>
          <w:iCs/>
          <w:lang w:eastAsia="zh-CN"/>
        </w:rPr>
        <w:t>7</w:t>
      </w:r>
      <w:r w:rsidRPr="00A555E4">
        <w:rPr>
          <w:rFonts w:hint="eastAsia"/>
          <w:b/>
          <w:bCs/>
          <w:i/>
          <w:iCs/>
          <w:lang w:eastAsia="en-US"/>
        </w:rPr>
        <w:t xml:space="preserve">: Both B2a and B3I signals should be introduced in A-GNSS in </w:t>
      </w:r>
      <w:r>
        <w:rPr>
          <w:rFonts w:eastAsiaTheme="minorEastAsia" w:hint="eastAsia"/>
          <w:b/>
          <w:bCs/>
          <w:i/>
          <w:iCs/>
          <w:lang w:eastAsia="zh-CN"/>
        </w:rPr>
        <w:t>4G</w:t>
      </w:r>
      <w:r w:rsidRPr="00A555E4">
        <w:rPr>
          <w:rFonts w:hint="eastAsia"/>
          <w:b/>
          <w:bCs/>
          <w:i/>
          <w:iCs/>
          <w:lang w:eastAsia="en-US"/>
        </w:rPr>
        <w:t xml:space="preserve"> and </w:t>
      </w:r>
      <w:r>
        <w:rPr>
          <w:rFonts w:eastAsiaTheme="minorEastAsia" w:hint="eastAsia"/>
          <w:b/>
          <w:bCs/>
          <w:i/>
          <w:iCs/>
          <w:lang w:eastAsia="zh-CN"/>
        </w:rPr>
        <w:t>5G</w:t>
      </w:r>
      <w:r w:rsidRPr="00A555E4">
        <w:rPr>
          <w:rFonts w:hint="eastAsia"/>
          <w:b/>
          <w:bCs/>
          <w:i/>
          <w:iCs/>
          <w:lang w:eastAsia="en-US"/>
        </w:rPr>
        <w:t xml:space="preserve"> in Rel-17.</w:t>
      </w:r>
    </w:p>
    <w:bookmarkEnd w:id="23"/>
    <w:p w14:paraId="1498A5C9" w14:textId="53986428" w:rsidR="00CA3E56" w:rsidRPr="00CA3E56" w:rsidRDefault="00CA3E56" w:rsidP="00CA3E56">
      <w:pPr>
        <w:spacing w:before="240"/>
        <w:rPr>
          <w:lang w:val="en-US"/>
        </w:rPr>
      </w:pPr>
      <w:r w:rsidRPr="00CA3E56">
        <w:rPr>
          <w:rFonts w:hint="eastAsia"/>
          <w:lang w:val="en-US"/>
        </w:rPr>
        <w:t xml:space="preserve">Since the requirement from A-BDS ecosystem is to introduce both BDS signals in both 4G and 5G but the NR </w:t>
      </w:r>
      <w:proofErr w:type="spellStart"/>
      <w:r w:rsidRPr="00CA3E56">
        <w:rPr>
          <w:rFonts w:hint="eastAsia"/>
          <w:lang w:val="en-US"/>
        </w:rPr>
        <w:t>ePOS</w:t>
      </w:r>
      <w:proofErr w:type="spellEnd"/>
      <w:r w:rsidRPr="00CA3E56">
        <w:rPr>
          <w:rFonts w:hint="eastAsia"/>
          <w:lang w:val="en-US"/>
        </w:rPr>
        <w:t xml:space="preserve"> WID is mainly for NR, so how to handle </w:t>
      </w:r>
      <w:r w:rsidR="00F861D2">
        <w:rPr>
          <w:rFonts w:eastAsiaTheme="minorEastAsia" w:hint="eastAsia"/>
          <w:lang w:val="en-US" w:eastAsia="zh-CN"/>
        </w:rPr>
        <w:t>the requirement</w:t>
      </w:r>
      <w:r w:rsidRPr="00CA3E56">
        <w:rPr>
          <w:rFonts w:hint="eastAsia"/>
          <w:lang w:val="en-US"/>
        </w:rPr>
        <w:t xml:space="preserve"> can be discussed. There are </w:t>
      </w:r>
      <w:r w:rsidR="00F861D2">
        <w:rPr>
          <w:rFonts w:eastAsiaTheme="minorEastAsia" w:hint="eastAsia"/>
          <w:lang w:val="en-US" w:eastAsia="zh-CN"/>
        </w:rPr>
        <w:t>three</w:t>
      </w:r>
      <w:r w:rsidRPr="00CA3E56">
        <w:rPr>
          <w:rFonts w:hint="eastAsia"/>
          <w:lang w:val="en-US"/>
        </w:rPr>
        <w:t xml:space="preserve"> alternatives:</w:t>
      </w:r>
    </w:p>
    <w:p w14:paraId="3F1CC8BE" w14:textId="68882F31" w:rsidR="00CA3E56" w:rsidRPr="00CA3E56" w:rsidRDefault="00CA3E56" w:rsidP="00CA3E56">
      <w:pPr>
        <w:rPr>
          <w:lang w:val="en-US"/>
        </w:rPr>
      </w:pPr>
      <w:r w:rsidRPr="00CA3E56">
        <w:rPr>
          <w:rFonts w:hint="eastAsia"/>
          <w:lang w:val="en-US"/>
        </w:rPr>
        <w:t xml:space="preserve">Alt 1:  include B2a and B3I signals in current NR positioning WID with a note to clarify </w:t>
      </w:r>
      <w:r w:rsidR="00850E20">
        <w:rPr>
          <w:rFonts w:eastAsiaTheme="minorEastAsia" w:hint="eastAsia"/>
          <w:lang w:val="en-US" w:eastAsia="zh-CN"/>
        </w:rPr>
        <w:t xml:space="preserve">that </w:t>
      </w:r>
      <w:r w:rsidRPr="00CA3E56">
        <w:rPr>
          <w:rFonts w:hint="eastAsia"/>
          <w:lang w:val="en-US"/>
        </w:rPr>
        <w:t>they should be supported in 4G also.</w:t>
      </w:r>
    </w:p>
    <w:p w14:paraId="4E4DE7C1" w14:textId="27B190A2" w:rsidR="00CA3E56" w:rsidRDefault="00CA3E56" w:rsidP="00CA3E56">
      <w:pPr>
        <w:rPr>
          <w:rFonts w:eastAsiaTheme="minorEastAsia"/>
          <w:lang w:val="en-US" w:eastAsia="zh-CN"/>
        </w:rPr>
      </w:pPr>
      <w:r w:rsidRPr="00CA3E56">
        <w:rPr>
          <w:rFonts w:hint="eastAsia"/>
          <w:lang w:val="en-US"/>
        </w:rPr>
        <w:t xml:space="preserve">Alt 2: include B2a and B3I signals in current NR positioning WID for 5G only. And B2a and B3I signals for 4G will be supported in LTE TEI17 </w:t>
      </w:r>
      <w:r w:rsidR="00850E20">
        <w:rPr>
          <w:rFonts w:eastAsiaTheme="minorEastAsia" w:hint="eastAsia"/>
          <w:lang w:val="en-US" w:eastAsia="zh-CN"/>
        </w:rPr>
        <w:t xml:space="preserve">or a new LTE WI </w:t>
      </w:r>
      <w:r w:rsidRPr="00CA3E56">
        <w:rPr>
          <w:rFonts w:hint="eastAsia"/>
          <w:lang w:val="en-US"/>
        </w:rPr>
        <w:t xml:space="preserve">(note: only stage 2 CR is impacted for core part).  </w:t>
      </w:r>
    </w:p>
    <w:p w14:paraId="35A6EC64" w14:textId="3A028712" w:rsidR="007361D0" w:rsidRPr="007361D0" w:rsidRDefault="007361D0" w:rsidP="00CA3E56">
      <w:pPr>
        <w:rPr>
          <w:rFonts w:eastAsiaTheme="minorEastAsia"/>
          <w:lang w:val="en-US" w:eastAsia="zh-CN"/>
        </w:rPr>
      </w:pPr>
      <w:r>
        <w:rPr>
          <w:rFonts w:eastAsiaTheme="minorEastAsia" w:hint="eastAsia"/>
          <w:lang w:val="en-US" w:eastAsia="zh-CN"/>
        </w:rPr>
        <w:t>Alt</w:t>
      </w:r>
      <w:r w:rsidR="00595CC2">
        <w:rPr>
          <w:rFonts w:eastAsiaTheme="minorEastAsia"/>
          <w:lang w:val="en-US" w:eastAsia="zh-CN"/>
        </w:rPr>
        <w:t xml:space="preserve"> </w:t>
      </w:r>
      <w:r>
        <w:rPr>
          <w:rFonts w:eastAsiaTheme="minorEastAsia" w:hint="eastAsia"/>
          <w:lang w:val="en-US" w:eastAsia="zh-CN"/>
        </w:rPr>
        <w:t xml:space="preserve">3: </w:t>
      </w:r>
      <w:r w:rsidR="00395B6B">
        <w:rPr>
          <w:rFonts w:eastAsiaTheme="minorEastAsia" w:hint="eastAsia"/>
          <w:lang w:val="en-US" w:eastAsia="zh-CN"/>
        </w:rPr>
        <w:t xml:space="preserve">A </w:t>
      </w:r>
      <w:r w:rsidR="00395B6B">
        <w:rPr>
          <w:rFonts w:eastAsiaTheme="minorEastAsia"/>
          <w:lang w:val="en-US" w:eastAsia="zh-CN"/>
        </w:rPr>
        <w:t>separate</w:t>
      </w:r>
      <w:r w:rsidR="00395B6B">
        <w:rPr>
          <w:rFonts w:eastAsiaTheme="minorEastAsia" w:hint="eastAsia"/>
          <w:lang w:val="en-US" w:eastAsia="zh-CN"/>
        </w:rPr>
        <w:t xml:space="preserve"> small Work </w:t>
      </w:r>
      <w:r w:rsidR="00395B6B">
        <w:rPr>
          <w:rFonts w:eastAsiaTheme="minorEastAsia"/>
          <w:lang w:val="en-US" w:eastAsia="zh-CN"/>
        </w:rPr>
        <w:t>Item</w:t>
      </w:r>
      <w:r w:rsidR="00395B6B">
        <w:rPr>
          <w:rFonts w:eastAsiaTheme="minorEastAsia" w:hint="eastAsia"/>
          <w:lang w:val="en-US" w:eastAsia="zh-CN"/>
        </w:rPr>
        <w:t xml:space="preserve"> is created for </w:t>
      </w:r>
      <w:r w:rsidR="00395B6B" w:rsidRPr="00395B6B">
        <w:rPr>
          <w:rFonts w:eastAsiaTheme="minorEastAsia"/>
          <w:lang w:val="en-US" w:eastAsia="zh-CN"/>
        </w:rPr>
        <w:t>A-GNSS positioning</w:t>
      </w:r>
      <w:r w:rsidR="00395B6B">
        <w:rPr>
          <w:rFonts w:eastAsiaTheme="minorEastAsia" w:hint="eastAsia"/>
          <w:lang w:val="en-US" w:eastAsia="zh-CN"/>
        </w:rPr>
        <w:t xml:space="preserve"> for </w:t>
      </w:r>
      <w:r w:rsidR="009140D5">
        <w:rPr>
          <w:rFonts w:eastAsiaTheme="minorEastAsia" w:hint="eastAsia"/>
          <w:lang w:val="en-US" w:eastAsia="zh-CN"/>
        </w:rPr>
        <w:t>4G</w:t>
      </w:r>
      <w:r w:rsidR="00395B6B">
        <w:rPr>
          <w:rFonts w:eastAsiaTheme="minorEastAsia" w:hint="eastAsia"/>
          <w:lang w:val="en-US" w:eastAsia="zh-CN"/>
        </w:rPr>
        <w:t xml:space="preserve"> and </w:t>
      </w:r>
      <w:r w:rsidR="009140D5">
        <w:rPr>
          <w:rFonts w:eastAsiaTheme="minorEastAsia" w:hint="eastAsia"/>
          <w:lang w:val="en-US" w:eastAsia="zh-CN"/>
        </w:rPr>
        <w:t>5G</w:t>
      </w:r>
      <w:r w:rsidR="00395B6B" w:rsidRPr="00395B6B">
        <w:rPr>
          <w:rFonts w:eastAsiaTheme="minorEastAsia"/>
          <w:lang w:val="en-US" w:eastAsia="zh-CN"/>
        </w:rPr>
        <w:t xml:space="preserve"> in Rel-17</w:t>
      </w:r>
      <w:r w:rsidR="00395B6B">
        <w:rPr>
          <w:rFonts w:eastAsiaTheme="minorEastAsia" w:hint="eastAsia"/>
          <w:lang w:val="en-US" w:eastAsia="zh-CN"/>
        </w:rPr>
        <w:t xml:space="preserve">, including </w:t>
      </w:r>
      <w:r w:rsidR="004B1A75">
        <w:rPr>
          <w:rFonts w:eastAsiaTheme="minorEastAsia" w:hint="eastAsia"/>
          <w:lang w:val="en-US" w:eastAsia="zh-CN"/>
        </w:rPr>
        <w:t xml:space="preserve">BDS B2a, </w:t>
      </w:r>
      <w:r w:rsidR="00395B6B">
        <w:rPr>
          <w:rFonts w:eastAsiaTheme="minorEastAsia" w:hint="eastAsia"/>
          <w:lang w:val="en-US" w:eastAsia="zh-CN"/>
        </w:rPr>
        <w:t xml:space="preserve">B3I signal and </w:t>
      </w:r>
      <w:proofErr w:type="spellStart"/>
      <w:r w:rsidR="00395B6B">
        <w:rPr>
          <w:rFonts w:eastAsiaTheme="minorEastAsia" w:hint="eastAsia"/>
          <w:lang w:val="en-US" w:eastAsia="zh-CN"/>
        </w:rPr>
        <w:t>NavIC</w:t>
      </w:r>
      <w:proofErr w:type="spellEnd"/>
      <w:r w:rsidR="00395B6B">
        <w:rPr>
          <w:rFonts w:eastAsiaTheme="minorEastAsia" w:hint="eastAsia"/>
          <w:lang w:val="en-US" w:eastAsia="zh-CN"/>
        </w:rPr>
        <w:t>.</w:t>
      </w:r>
    </w:p>
    <w:p w14:paraId="7DB5BBA2" w14:textId="0F650829" w:rsidR="00C210A9" w:rsidRPr="005960E5" w:rsidRDefault="00C210A9" w:rsidP="00A2101E">
      <w:pPr>
        <w:rPr>
          <w:rFonts w:eastAsiaTheme="minorEastAsia"/>
          <w:lang w:val="en-US" w:eastAsia="zh-CN"/>
        </w:rPr>
      </w:pPr>
      <w:r>
        <w:rPr>
          <w:rFonts w:eastAsiaTheme="minorEastAsia" w:hint="eastAsia"/>
          <w:lang w:val="en-US" w:eastAsia="zh-CN"/>
        </w:rPr>
        <w:t xml:space="preserve">Alt 1 may break the rules that NR positioning WID is only for NR. Alt 3 may cause a new WID which is not ready yet and </w:t>
      </w:r>
      <w:r w:rsidR="005960E5">
        <w:rPr>
          <w:rFonts w:eastAsiaTheme="minorEastAsia" w:hint="eastAsia"/>
          <w:lang w:val="en-US" w:eastAsia="zh-CN"/>
        </w:rPr>
        <w:t xml:space="preserve">it </w:t>
      </w:r>
      <w:r>
        <w:rPr>
          <w:rFonts w:eastAsiaTheme="minorEastAsia" w:hint="eastAsia"/>
          <w:lang w:val="en-US" w:eastAsia="zh-CN"/>
        </w:rPr>
        <w:t>would bring much more work</w:t>
      </w:r>
      <w:r w:rsidR="005960E5">
        <w:rPr>
          <w:rFonts w:eastAsiaTheme="minorEastAsia" w:hint="eastAsia"/>
          <w:lang w:val="en-US" w:eastAsia="zh-CN"/>
        </w:rPr>
        <w:t xml:space="preserve"> during RAN plenary</w:t>
      </w:r>
      <w:r>
        <w:rPr>
          <w:rFonts w:eastAsiaTheme="minorEastAsia" w:hint="eastAsia"/>
          <w:lang w:val="en-US" w:eastAsia="zh-CN"/>
        </w:rPr>
        <w:t xml:space="preserve">. </w:t>
      </w:r>
      <w:r w:rsidR="005960E5">
        <w:rPr>
          <w:rFonts w:eastAsiaTheme="minorEastAsia" w:hint="eastAsia"/>
          <w:lang w:val="en-US" w:eastAsia="zh-CN"/>
        </w:rPr>
        <w:t>According to</w:t>
      </w:r>
      <w:r>
        <w:rPr>
          <w:rFonts w:eastAsiaTheme="minorEastAsia" w:hint="eastAsia"/>
          <w:lang w:val="en-US" w:eastAsia="zh-CN"/>
        </w:rPr>
        <w:t xml:space="preserve"> </w:t>
      </w:r>
      <w:r w:rsidR="00A82F8C">
        <w:rPr>
          <w:rFonts w:eastAsiaTheme="minorEastAsia"/>
          <w:lang w:val="en-US" w:eastAsia="zh-CN"/>
        </w:rPr>
        <w:t xml:space="preserve">the </w:t>
      </w:r>
      <w:r>
        <w:rPr>
          <w:rFonts w:eastAsiaTheme="minorEastAsia" w:hint="eastAsia"/>
          <w:lang w:val="en-US" w:eastAsia="zh-CN"/>
        </w:rPr>
        <w:t xml:space="preserve">previous experience to introduce B1C signal for BDS, </w:t>
      </w:r>
      <w:r w:rsidR="005960E5">
        <w:rPr>
          <w:rFonts w:eastAsiaTheme="minorEastAsia" w:hint="eastAsia"/>
          <w:lang w:val="en-US" w:eastAsia="zh-CN"/>
        </w:rPr>
        <w:t xml:space="preserve">only stage 2 specs and 37.355 are impacted for </w:t>
      </w:r>
      <w:r w:rsidR="00595CC2">
        <w:rPr>
          <w:rFonts w:eastAsiaTheme="minorEastAsia"/>
          <w:lang w:val="en-US" w:eastAsia="zh-CN"/>
        </w:rPr>
        <w:t xml:space="preserve">the </w:t>
      </w:r>
      <w:r w:rsidR="005960E5">
        <w:rPr>
          <w:rFonts w:eastAsiaTheme="minorEastAsia" w:hint="eastAsia"/>
          <w:lang w:val="en-US" w:eastAsia="zh-CN"/>
        </w:rPr>
        <w:t xml:space="preserve">core part. </w:t>
      </w:r>
      <w:r>
        <w:rPr>
          <w:rFonts w:eastAsiaTheme="minorEastAsia"/>
          <w:lang w:val="en-US" w:eastAsia="zh-CN"/>
        </w:rPr>
        <w:t>T</w:t>
      </w:r>
      <w:r>
        <w:rPr>
          <w:rFonts w:eastAsiaTheme="minorEastAsia" w:hint="eastAsia"/>
          <w:lang w:val="en-US" w:eastAsia="zh-CN"/>
        </w:rPr>
        <w:t xml:space="preserve">he workload for the introduction of B2a and B3I </w:t>
      </w:r>
      <w:r w:rsidR="005960E5">
        <w:rPr>
          <w:rFonts w:eastAsiaTheme="minorEastAsia" w:hint="eastAsia"/>
          <w:lang w:val="en-US" w:eastAsia="zh-CN"/>
        </w:rPr>
        <w:t>would</w:t>
      </w:r>
      <w:r>
        <w:rPr>
          <w:rFonts w:eastAsiaTheme="minorEastAsia" w:hint="eastAsia"/>
          <w:lang w:val="en-US" w:eastAsia="zh-CN"/>
        </w:rPr>
        <w:t xml:space="preserve"> </w:t>
      </w:r>
      <w:r w:rsidR="00230D59">
        <w:rPr>
          <w:rFonts w:eastAsiaTheme="minorEastAsia" w:hint="eastAsia"/>
          <w:lang w:val="en-US" w:eastAsia="zh-CN"/>
        </w:rPr>
        <w:t xml:space="preserve">be </w:t>
      </w:r>
      <w:r w:rsidR="00D051A0">
        <w:rPr>
          <w:rFonts w:eastAsiaTheme="minorEastAsia"/>
          <w:lang w:val="en-US" w:eastAsia="zh-CN"/>
        </w:rPr>
        <w:t>very small</w:t>
      </w:r>
      <w:r w:rsidR="00687E07">
        <w:rPr>
          <w:rFonts w:eastAsiaTheme="minorEastAsia"/>
          <w:lang w:val="en-US" w:eastAsia="zh-CN"/>
        </w:rPr>
        <w:t xml:space="preserve">, </w:t>
      </w:r>
      <w:r w:rsidR="00230D59">
        <w:rPr>
          <w:rFonts w:eastAsiaTheme="minorEastAsia" w:hint="eastAsia"/>
          <w:lang w:val="en-US" w:eastAsia="zh-CN"/>
        </w:rPr>
        <w:t>which</w:t>
      </w:r>
      <w:r w:rsidR="00D051A0">
        <w:rPr>
          <w:rFonts w:eastAsiaTheme="minorEastAsia"/>
          <w:lang w:val="en-US" w:eastAsia="zh-CN"/>
        </w:rPr>
        <w:t xml:space="preserve"> </w:t>
      </w:r>
      <w:r>
        <w:rPr>
          <w:rFonts w:eastAsiaTheme="minorEastAsia" w:hint="eastAsia"/>
          <w:lang w:val="en-US" w:eastAsia="zh-CN"/>
        </w:rPr>
        <w:t>need</w:t>
      </w:r>
      <w:r w:rsidR="00D051A0">
        <w:rPr>
          <w:rFonts w:eastAsiaTheme="minorEastAsia"/>
          <w:lang w:val="en-US" w:eastAsia="zh-CN"/>
        </w:rPr>
        <w:t>s, most likely,</w:t>
      </w:r>
      <w:r>
        <w:rPr>
          <w:rFonts w:eastAsiaTheme="minorEastAsia" w:hint="eastAsia"/>
          <w:lang w:val="en-US" w:eastAsia="zh-CN"/>
        </w:rPr>
        <w:t xml:space="preserve"> one email </w:t>
      </w:r>
      <w:r w:rsidR="00D051A0">
        <w:rPr>
          <w:rFonts w:eastAsiaTheme="minorEastAsia"/>
          <w:lang w:val="en-US" w:eastAsia="zh-CN"/>
        </w:rPr>
        <w:t xml:space="preserve">discussion </w:t>
      </w:r>
      <w:r w:rsidR="00230D59">
        <w:rPr>
          <w:rFonts w:eastAsiaTheme="minorEastAsia" w:hint="eastAsia"/>
          <w:lang w:val="en-US" w:eastAsia="zh-CN"/>
        </w:rPr>
        <w:t>for</w:t>
      </w:r>
      <w:r w:rsidR="005960E5">
        <w:rPr>
          <w:rFonts w:eastAsiaTheme="minorEastAsia" w:hint="eastAsia"/>
          <w:lang w:val="en-US" w:eastAsia="zh-CN"/>
        </w:rPr>
        <w:t xml:space="preserve"> companies to </w:t>
      </w:r>
      <w:r w:rsidR="00230D59">
        <w:rPr>
          <w:rFonts w:eastAsiaTheme="minorEastAsia" w:hint="eastAsia"/>
          <w:lang w:val="en-US" w:eastAsia="zh-CN"/>
        </w:rPr>
        <w:t>review</w:t>
      </w:r>
      <w:r w:rsidR="005960E5">
        <w:rPr>
          <w:rFonts w:eastAsiaTheme="minorEastAsia" w:hint="eastAsia"/>
          <w:lang w:val="en-US" w:eastAsia="zh-CN"/>
        </w:rPr>
        <w:t xml:space="preserve"> </w:t>
      </w:r>
      <w:r w:rsidR="00687E07">
        <w:rPr>
          <w:rFonts w:eastAsiaTheme="minorEastAsia"/>
          <w:lang w:val="en-US" w:eastAsia="zh-CN"/>
        </w:rPr>
        <w:t xml:space="preserve">and approve </w:t>
      </w:r>
      <w:r w:rsidR="00D051A0">
        <w:rPr>
          <w:rFonts w:eastAsiaTheme="minorEastAsia"/>
          <w:lang w:val="en-US" w:eastAsia="zh-CN"/>
        </w:rPr>
        <w:t xml:space="preserve">the </w:t>
      </w:r>
      <w:r w:rsidR="005960E5">
        <w:rPr>
          <w:rFonts w:eastAsiaTheme="minorEastAsia" w:hint="eastAsia"/>
          <w:lang w:val="en-US" w:eastAsia="zh-CN"/>
        </w:rPr>
        <w:t>new parameters for B2a and B3I signals</w:t>
      </w:r>
      <w:r w:rsidR="00D051A0">
        <w:rPr>
          <w:rFonts w:eastAsiaTheme="minorEastAsia"/>
          <w:lang w:val="en-US" w:eastAsia="zh-CN"/>
        </w:rPr>
        <w:t xml:space="preserve"> without the need </w:t>
      </w:r>
      <w:r w:rsidR="00595CC2">
        <w:rPr>
          <w:rFonts w:eastAsiaTheme="minorEastAsia"/>
          <w:lang w:val="en-US" w:eastAsia="zh-CN"/>
        </w:rPr>
        <w:t>for</w:t>
      </w:r>
      <w:r w:rsidR="00D051A0">
        <w:rPr>
          <w:rFonts w:eastAsiaTheme="minorEastAsia"/>
          <w:lang w:val="en-US" w:eastAsia="zh-CN"/>
        </w:rPr>
        <w:t xml:space="preserve"> </w:t>
      </w:r>
      <w:r w:rsidR="005960E5">
        <w:rPr>
          <w:rFonts w:eastAsiaTheme="minorEastAsia" w:hint="eastAsia"/>
          <w:lang w:val="en-US" w:eastAsia="zh-CN"/>
        </w:rPr>
        <w:t xml:space="preserve">online </w:t>
      </w:r>
      <w:r w:rsidR="00D051A0">
        <w:rPr>
          <w:rFonts w:eastAsiaTheme="minorEastAsia"/>
          <w:lang w:val="en-US" w:eastAsia="zh-CN"/>
        </w:rPr>
        <w:t>discussion</w:t>
      </w:r>
      <w:r w:rsidR="005960E5">
        <w:rPr>
          <w:rFonts w:eastAsiaTheme="minorEastAsia" w:hint="eastAsia"/>
          <w:lang w:val="en-US" w:eastAsia="zh-CN"/>
        </w:rPr>
        <w:t>.</w:t>
      </w:r>
      <w:r w:rsidR="005960E5" w:rsidRPr="005960E5">
        <w:rPr>
          <w:rFonts w:eastAsiaTheme="minorEastAsia" w:hint="eastAsia"/>
          <w:lang w:val="en-US" w:eastAsia="zh-CN"/>
        </w:rPr>
        <w:t xml:space="preserve"> </w:t>
      </w:r>
      <w:r w:rsidR="005960E5">
        <w:rPr>
          <w:rFonts w:eastAsiaTheme="minorEastAsia" w:hint="eastAsia"/>
          <w:lang w:val="en-US" w:eastAsia="zh-CN"/>
        </w:rPr>
        <w:t xml:space="preserve">LTE part can be finished via TEI17 </w:t>
      </w:r>
      <w:r w:rsidR="00850E20">
        <w:rPr>
          <w:rFonts w:eastAsiaTheme="minorEastAsia" w:hint="eastAsia"/>
          <w:lang w:val="en-US" w:eastAsia="zh-CN"/>
        </w:rPr>
        <w:t xml:space="preserve">or a very small LTE WI </w:t>
      </w:r>
      <w:r w:rsidR="005960E5">
        <w:rPr>
          <w:rFonts w:eastAsiaTheme="minorEastAsia" w:hint="eastAsia"/>
          <w:lang w:val="en-US" w:eastAsia="zh-CN"/>
        </w:rPr>
        <w:t xml:space="preserve">by one </w:t>
      </w:r>
      <w:r w:rsidR="00687E07">
        <w:rPr>
          <w:rFonts w:eastAsiaTheme="minorEastAsia"/>
          <w:lang w:val="en-US" w:eastAsia="zh-CN"/>
        </w:rPr>
        <w:t xml:space="preserve">CR for TS </w:t>
      </w:r>
      <w:r w:rsidR="005960E5">
        <w:rPr>
          <w:rFonts w:eastAsiaTheme="minorEastAsia" w:hint="eastAsia"/>
          <w:lang w:val="en-US" w:eastAsia="zh-CN"/>
        </w:rPr>
        <w:t>36.305</w:t>
      </w:r>
      <w:r w:rsidR="00687E07">
        <w:rPr>
          <w:rFonts w:eastAsiaTheme="minorEastAsia"/>
          <w:lang w:val="en-US" w:eastAsia="zh-CN"/>
        </w:rPr>
        <w:t xml:space="preserve">, </w:t>
      </w:r>
      <w:r w:rsidR="005960E5">
        <w:rPr>
          <w:rFonts w:eastAsiaTheme="minorEastAsia" w:hint="eastAsia"/>
          <w:lang w:val="en-US" w:eastAsia="zh-CN"/>
        </w:rPr>
        <w:t>which just add</w:t>
      </w:r>
      <w:r w:rsidR="00905D96">
        <w:rPr>
          <w:rFonts w:eastAsiaTheme="minorEastAsia" w:hint="eastAsia"/>
          <w:lang w:val="en-US" w:eastAsia="zh-CN"/>
        </w:rPr>
        <w:t>s</w:t>
      </w:r>
      <w:r w:rsidR="005960E5">
        <w:rPr>
          <w:rFonts w:eastAsiaTheme="minorEastAsia" w:hint="eastAsia"/>
          <w:lang w:val="en-US" w:eastAsia="zh-CN"/>
        </w:rPr>
        <w:t xml:space="preserve"> </w:t>
      </w:r>
      <w:r w:rsidR="00905D96">
        <w:rPr>
          <w:rFonts w:eastAsiaTheme="minorEastAsia" w:hint="eastAsia"/>
          <w:lang w:val="en-US" w:eastAsia="zh-CN"/>
        </w:rPr>
        <w:t>the</w:t>
      </w:r>
      <w:r w:rsidR="005960E5">
        <w:rPr>
          <w:rFonts w:eastAsiaTheme="minorEastAsia" w:hint="eastAsia"/>
          <w:lang w:val="en-US" w:eastAsia="zh-CN"/>
        </w:rPr>
        <w:t xml:space="preserve"> reference</w:t>
      </w:r>
      <w:r w:rsidR="00687E07">
        <w:rPr>
          <w:rFonts w:eastAsiaTheme="minorEastAsia"/>
          <w:lang w:val="en-US" w:eastAsia="zh-CN"/>
        </w:rPr>
        <w:t>s</w:t>
      </w:r>
      <w:r w:rsidR="005960E5">
        <w:rPr>
          <w:rFonts w:eastAsiaTheme="minorEastAsia" w:hint="eastAsia"/>
          <w:lang w:val="en-US" w:eastAsia="zh-CN"/>
        </w:rPr>
        <w:t xml:space="preserve"> about these </w:t>
      </w:r>
      <w:r w:rsidR="005960E5">
        <w:rPr>
          <w:rFonts w:eastAsiaTheme="minorEastAsia"/>
          <w:lang w:val="en-US" w:eastAsia="zh-CN"/>
        </w:rPr>
        <w:t>two</w:t>
      </w:r>
      <w:r w:rsidR="005960E5">
        <w:rPr>
          <w:rFonts w:eastAsiaTheme="minorEastAsia" w:hint="eastAsia"/>
          <w:lang w:val="en-US" w:eastAsia="zh-CN"/>
        </w:rPr>
        <w:t xml:space="preserve"> </w:t>
      </w:r>
      <w:r w:rsidR="00A82F8C">
        <w:rPr>
          <w:rFonts w:eastAsiaTheme="minorEastAsia" w:hint="eastAsia"/>
          <w:lang w:val="en-US" w:eastAsia="zh-CN"/>
        </w:rPr>
        <w:t>si</w:t>
      </w:r>
      <w:r w:rsidR="00A82F8C">
        <w:rPr>
          <w:rFonts w:eastAsiaTheme="minorEastAsia"/>
          <w:lang w:val="en-US" w:eastAsia="zh-CN"/>
        </w:rPr>
        <w:t>gn</w:t>
      </w:r>
      <w:r w:rsidR="00A82F8C">
        <w:rPr>
          <w:rFonts w:eastAsiaTheme="minorEastAsia" w:hint="eastAsia"/>
          <w:lang w:val="en-US" w:eastAsia="zh-CN"/>
        </w:rPr>
        <w:t>als</w:t>
      </w:r>
      <w:r w:rsidR="005960E5">
        <w:rPr>
          <w:rFonts w:eastAsiaTheme="minorEastAsia" w:hint="eastAsia"/>
          <w:lang w:val="en-US" w:eastAsia="zh-CN"/>
        </w:rPr>
        <w:t>.</w:t>
      </w:r>
      <w:r w:rsidR="005960E5" w:rsidRPr="005960E5">
        <w:rPr>
          <w:rFonts w:eastAsiaTheme="minorEastAsia" w:hint="eastAsia"/>
          <w:lang w:val="en-US" w:eastAsia="zh-CN"/>
        </w:rPr>
        <w:t xml:space="preserve"> </w:t>
      </w:r>
      <w:proofErr w:type="gramStart"/>
      <w:r w:rsidR="005960E5">
        <w:rPr>
          <w:rFonts w:eastAsiaTheme="minorEastAsia" w:hint="eastAsia"/>
          <w:lang w:val="en-US" w:eastAsia="zh-CN"/>
        </w:rPr>
        <w:t>So</w:t>
      </w:r>
      <w:proofErr w:type="gramEnd"/>
      <w:r w:rsidR="005960E5">
        <w:rPr>
          <w:rFonts w:eastAsiaTheme="minorEastAsia" w:hint="eastAsia"/>
          <w:lang w:val="en-US" w:eastAsia="zh-CN"/>
        </w:rPr>
        <w:t xml:space="preserve"> from our point of view Alt 2 is preferred.</w:t>
      </w:r>
    </w:p>
    <w:p w14:paraId="1769A49C" w14:textId="0BAAC613" w:rsidR="00B828A2" w:rsidRPr="00A2101E" w:rsidRDefault="00816D06" w:rsidP="00816D06">
      <w:pPr>
        <w:pStyle w:val="ListParagraph"/>
        <w:ind w:left="0"/>
        <w:rPr>
          <w:b/>
          <w:bCs/>
          <w:i/>
          <w:iCs/>
          <w:lang w:eastAsia="en-US"/>
        </w:rPr>
      </w:pPr>
      <w:bookmarkStart w:id="24" w:name="p9"/>
      <w:r>
        <w:rPr>
          <w:b/>
          <w:bCs/>
          <w:i/>
          <w:iCs/>
          <w:lang w:val="en-GB" w:eastAsia="en-US"/>
        </w:rPr>
        <w:lastRenderedPageBreak/>
        <w:t xml:space="preserve">Proposal </w:t>
      </w:r>
      <w:r w:rsidR="007D2333">
        <w:rPr>
          <w:rFonts w:eastAsiaTheme="minorEastAsia"/>
          <w:b/>
          <w:bCs/>
          <w:i/>
          <w:iCs/>
          <w:lang w:val="en-GB" w:eastAsia="zh-CN"/>
        </w:rPr>
        <w:t>8</w:t>
      </w:r>
      <w:r>
        <w:rPr>
          <w:b/>
          <w:bCs/>
          <w:i/>
          <w:iCs/>
          <w:lang w:val="en-GB" w:eastAsia="en-US"/>
        </w:rPr>
        <w:t xml:space="preserve">. </w:t>
      </w:r>
      <w:r w:rsidR="00A4254F">
        <w:rPr>
          <w:b/>
          <w:bCs/>
          <w:i/>
          <w:iCs/>
          <w:lang w:eastAsia="en-US"/>
        </w:rPr>
        <w:t>Define and specify</w:t>
      </w:r>
      <w:r w:rsidR="00A4254F" w:rsidRPr="00A2101E">
        <w:rPr>
          <w:b/>
          <w:bCs/>
          <w:i/>
          <w:iCs/>
          <w:lang w:eastAsia="en-US"/>
        </w:rPr>
        <w:t xml:space="preserve"> </w:t>
      </w:r>
      <w:r w:rsidR="00B828A2" w:rsidRPr="00A2101E">
        <w:rPr>
          <w:b/>
          <w:bCs/>
          <w:i/>
          <w:iCs/>
          <w:lang w:eastAsia="en-US"/>
        </w:rPr>
        <w:t>the following enhancements of A-GNSS positioning</w:t>
      </w:r>
      <w:r w:rsidR="002E0B0B">
        <w:rPr>
          <w:b/>
          <w:bCs/>
          <w:i/>
          <w:iCs/>
          <w:lang w:eastAsia="en-US"/>
        </w:rPr>
        <w:t xml:space="preserve"> in Rel-17 </w:t>
      </w:r>
      <w:r w:rsidR="008269EE">
        <w:rPr>
          <w:rFonts w:eastAsiaTheme="minorEastAsia" w:hint="eastAsia"/>
          <w:b/>
          <w:bCs/>
          <w:i/>
          <w:iCs/>
          <w:lang w:eastAsia="zh-CN"/>
        </w:rPr>
        <w:t xml:space="preserve">NR </w:t>
      </w:r>
      <w:r w:rsidR="002E0B0B">
        <w:rPr>
          <w:b/>
          <w:bCs/>
          <w:i/>
          <w:iCs/>
          <w:lang w:eastAsia="en-US"/>
        </w:rPr>
        <w:t>positioning enhancements WI</w:t>
      </w:r>
      <w:r w:rsidR="00B828A2" w:rsidRPr="00A2101E">
        <w:rPr>
          <w:b/>
          <w:bCs/>
          <w:i/>
          <w:iCs/>
          <w:lang w:eastAsia="en-US"/>
        </w:rPr>
        <w:t xml:space="preserve">:  </w:t>
      </w:r>
    </w:p>
    <w:p w14:paraId="4ADCB316" w14:textId="6832A83E" w:rsidR="00B828A2" w:rsidRPr="00A2101E" w:rsidRDefault="007913B0" w:rsidP="00FE1969">
      <w:pPr>
        <w:pStyle w:val="ListParagraph"/>
        <w:numPr>
          <w:ilvl w:val="0"/>
          <w:numId w:val="44"/>
        </w:numPr>
        <w:rPr>
          <w:b/>
          <w:bCs/>
          <w:i/>
          <w:iCs/>
          <w:lang w:eastAsia="en-US"/>
        </w:rPr>
      </w:pPr>
      <w:r>
        <w:rPr>
          <w:b/>
          <w:bCs/>
          <w:i/>
          <w:iCs/>
          <w:lang w:eastAsia="en-US"/>
        </w:rPr>
        <w:t xml:space="preserve">the </w:t>
      </w:r>
      <w:r w:rsidR="00B828A2" w:rsidRPr="00A2101E">
        <w:rPr>
          <w:b/>
          <w:bCs/>
          <w:i/>
          <w:iCs/>
          <w:lang w:eastAsia="en-US"/>
        </w:rPr>
        <w:t>support for BDS B2a signal</w:t>
      </w:r>
    </w:p>
    <w:p w14:paraId="716B1E0C" w14:textId="42535C8D" w:rsidR="00A2101E" w:rsidRPr="00A2101E" w:rsidRDefault="007913B0" w:rsidP="00FE1969">
      <w:pPr>
        <w:pStyle w:val="ListParagraph"/>
        <w:numPr>
          <w:ilvl w:val="0"/>
          <w:numId w:val="44"/>
        </w:numPr>
        <w:jc w:val="both"/>
      </w:pPr>
      <w:r>
        <w:rPr>
          <w:b/>
          <w:bCs/>
          <w:i/>
          <w:iCs/>
          <w:lang w:eastAsia="en-US"/>
        </w:rPr>
        <w:t xml:space="preserve">the </w:t>
      </w:r>
      <w:r w:rsidR="00B828A2" w:rsidRPr="00A2101E">
        <w:rPr>
          <w:b/>
          <w:bCs/>
          <w:i/>
          <w:iCs/>
          <w:lang w:eastAsia="en-US"/>
        </w:rPr>
        <w:t>support for BDS B3I signal</w:t>
      </w:r>
    </w:p>
    <w:p w14:paraId="6463EF67" w14:textId="7B70B1DC" w:rsidR="00B828A2" w:rsidRPr="007D66CC" w:rsidRDefault="007913B0" w:rsidP="00FE1969">
      <w:pPr>
        <w:pStyle w:val="ListParagraph"/>
        <w:numPr>
          <w:ilvl w:val="0"/>
          <w:numId w:val="44"/>
        </w:numPr>
        <w:jc w:val="both"/>
      </w:pPr>
      <w:r>
        <w:rPr>
          <w:b/>
          <w:bCs/>
          <w:i/>
          <w:iCs/>
          <w:lang w:eastAsia="en-US"/>
        </w:rPr>
        <w:t>the</w:t>
      </w:r>
      <w:r w:rsidR="00B828A2" w:rsidRPr="00A2101E">
        <w:rPr>
          <w:b/>
          <w:bCs/>
          <w:i/>
          <w:iCs/>
          <w:lang w:eastAsia="en-US"/>
        </w:rPr>
        <w:t xml:space="preserve"> support for </w:t>
      </w:r>
      <w:proofErr w:type="spellStart"/>
      <w:r w:rsidR="00B828A2" w:rsidRPr="00A2101E">
        <w:rPr>
          <w:b/>
          <w:bCs/>
          <w:i/>
          <w:iCs/>
          <w:lang w:eastAsia="en-US"/>
        </w:rPr>
        <w:t>NavIC</w:t>
      </w:r>
      <w:proofErr w:type="spellEnd"/>
      <w:r w:rsidR="00B828A2" w:rsidRPr="00A2101E">
        <w:rPr>
          <w:b/>
          <w:bCs/>
          <w:i/>
          <w:iCs/>
          <w:lang w:eastAsia="en-US"/>
        </w:rPr>
        <w:t xml:space="preserve"> to NR</w:t>
      </w:r>
    </w:p>
    <w:bookmarkEnd w:id="24"/>
    <w:p w14:paraId="2D643265" w14:textId="77777777" w:rsidR="007D66CC" w:rsidRPr="00A2101E" w:rsidRDefault="007D66CC" w:rsidP="007D66CC">
      <w:pPr>
        <w:pStyle w:val="ListParagraph"/>
        <w:jc w:val="both"/>
      </w:pPr>
    </w:p>
    <w:p w14:paraId="0077B10F" w14:textId="6A3C5B4E" w:rsidR="008269EE" w:rsidRPr="008269EE" w:rsidRDefault="008269EE" w:rsidP="008269EE">
      <w:pPr>
        <w:pStyle w:val="ListParagraph"/>
        <w:ind w:left="0"/>
        <w:rPr>
          <w:rFonts w:eastAsiaTheme="minorEastAsia"/>
          <w:b/>
          <w:bCs/>
          <w:i/>
          <w:iCs/>
          <w:lang w:val="en-GB" w:eastAsia="zh-CN"/>
        </w:rPr>
      </w:pPr>
      <w:bookmarkStart w:id="25" w:name="p10"/>
      <w:r>
        <w:rPr>
          <w:b/>
          <w:bCs/>
          <w:i/>
          <w:iCs/>
          <w:lang w:val="en-GB" w:eastAsia="en-US"/>
        </w:rPr>
        <w:t xml:space="preserve">Proposal </w:t>
      </w:r>
      <w:r w:rsidR="007D2333">
        <w:rPr>
          <w:rFonts w:eastAsiaTheme="minorEastAsia"/>
          <w:b/>
          <w:bCs/>
          <w:i/>
          <w:iCs/>
          <w:lang w:val="en-GB" w:eastAsia="zh-CN"/>
        </w:rPr>
        <w:t>9</w:t>
      </w:r>
      <w:r>
        <w:rPr>
          <w:b/>
          <w:bCs/>
          <w:i/>
          <w:iCs/>
          <w:lang w:val="en-GB" w:eastAsia="en-US"/>
        </w:rPr>
        <w:t xml:space="preserve">. </w:t>
      </w:r>
      <w:r>
        <w:rPr>
          <w:rFonts w:eastAsiaTheme="minorEastAsia" w:hint="eastAsia"/>
          <w:b/>
          <w:bCs/>
          <w:i/>
          <w:iCs/>
          <w:lang w:val="en-GB" w:eastAsia="zh-CN"/>
        </w:rPr>
        <w:t>TEI17</w:t>
      </w:r>
      <w:r w:rsidR="00850E20">
        <w:rPr>
          <w:rFonts w:eastAsiaTheme="minorEastAsia" w:hint="eastAsia"/>
          <w:b/>
          <w:bCs/>
          <w:i/>
          <w:iCs/>
          <w:lang w:val="en-GB" w:eastAsia="zh-CN"/>
        </w:rPr>
        <w:t xml:space="preserve"> or a very small LTE WI</w:t>
      </w:r>
      <w:r>
        <w:rPr>
          <w:rFonts w:eastAsiaTheme="minorEastAsia" w:hint="eastAsia"/>
          <w:b/>
          <w:bCs/>
          <w:i/>
          <w:iCs/>
          <w:lang w:val="en-GB" w:eastAsia="zh-CN"/>
        </w:rPr>
        <w:t xml:space="preserve"> </w:t>
      </w:r>
      <w:r w:rsidR="002C160A">
        <w:rPr>
          <w:rFonts w:eastAsiaTheme="minorEastAsia"/>
          <w:b/>
          <w:bCs/>
          <w:i/>
          <w:iCs/>
          <w:lang w:val="en-GB" w:eastAsia="zh-CN"/>
        </w:rPr>
        <w:t>can be</w:t>
      </w:r>
      <w:r>
        <w:rPr>
          <w:rFonts w:eastAsiaTheme="minorEastAsia" w:hint="eastAsia"/>
          <w:b/>
          <w:bCs/>
          <w:i/>
          <w:iCs/>
          <w:lang w:val="en-GB" w:eastAsia="zh-CN"/>
        </w:rPr>
        <w:t xml:space="preserve"> used to introduce B2a and B3I signals in A-GNSS in LTE.</w:t>
      </w:r>
      <w:r w:rsidRPr="008269EE">
        <w:rPr>
          <w:b/>
          <w:bCs/>
          <w:i/>
          <w:iCs/>
          <w:lang w:val="en-GB" w:eastAsia="en-US"/>
        </w:rPr>
        <w:t xml:space="preserve">  </w:t>
      </w:r>
    </w:p>
    <w:bookmarkEnd w:id="25"/>
    <w:p w14:paraId="5980B8EB" w14:textId="77777777" w:rsidR="00FC02A2" w:rsidRPr="00850E20" w:rsidRDefault="00FC02A2" w:rsidP="00FA2BDE">
      <w:pPr>
        <w:spacing w:before="120" w:after="0" w:line="280" w:lineRule="atLeast"/>
        <w:contextualSpacing/>
        <w:jc w:val="both"/>
        <w:rPr>
          <w:lang w:eastAsia="ko-KR"/>
        </w:rPr>
      </w:pPr>
    </w:p>
    <w:p w14:paraId="0BCCAA06" w14:textId="77777777" w:rsidR="00F72D06" w:rsidRDefault="00F72D06" w:rsidP="00F72D06">
      <w:pPr>
        <w:pStyle w:val="Heading1"/>
      </w:pPr>
      <w:bookmarkStart w:id="26" w:name="_Toc54552970"/>
      <w:bookmarkStart w:id="27" w:name="_Toc54553092"/>
      <w:bookmarkStart w:id="28" w:name="_Toc48211480"/>
      <w:bookmarkStart w:id="29" w:name="_Toc32744983"/>
      <w:r>
        <w:t>Summary</w:t>
      </w:r>
      <w:bookmarkEnd w:id="26"/>
      <w:bookmarkEnd w:id="27"/>
    </w:p>
    <w:p w14:paraId="45A35609" w14:textId="70EA54D4" w:rsidR="00F72D06" w:rsidRDefault="004555E2" w:rsidP="00F72D06">
      <w:pPr>
        <w:rPr>
          <w:lang w:val="en-US" w:eastAsia="en-US"/>
        </w:rPr>
      </w:pPr>
      <w:r>
        <w:rPr>
          <w:lang w:val="en-US" w:eastAsia="en-US"/>
        </w:rPr>
        <w:t xml:space="preserve">In this contribution, we presented our views on the Rel-17 </w:t>
      </w:r>
      <w:r w:rsidR="00D6260D">
        <w:rPr>
          <w:rFonts w:eastAsiaTheme="minorEastAsia" w:hint="eastAsia"/>
          <w:lang w:val="en-US" w:eastAsia="zh-CN"/>
        </w:rPr>
        <w:t xml:space="preserve">NR </w:t>
      </w:r>
      <w:r w:rsidR="005E5B76">
        <w:rPr>
          <w:lang w:val="en-US" w:eastAsia="en-US"/>
        </w:rPr>
        <w:t>positioning enhancements</w:t>
      </w:r>
      <w:r>
        <w:rPr>
          <w:lang w:val="en-US" w:eastAsia="en-US"/>
        </w:rPr>
        <w:t xml:space="preserve"> WI scope</w:t>
      </w:r>
      <w:r w:rsidR="00572AB6">
        <w:rPr>
          <w:lang w:val="en-US" w:eastAsia="en-US"/>
        </w:rPr>
        <w:t xml:space="preserve"> with the following proposal</w:t>
      </w:r>
      <w:r w:rsidR="00C34E9B">
        <w:rPr>
          <w:lang w:val="en-US" w:eastAsia="en-US"/>
        </w:rPr>
        <w:t>s</w:t>
      </w:r>
      <w:r w:rsidR="00572AB6">
        <w:rPr>
          <w:lang w:val="en-US" w:eastAsia="en-US"/>
        </w:rPr>
        <w:t>.</w:t>
      </w:r>
    </w:p>
    <w:p w14:paraId="1D69F22B" w14:textId="77777777" w:rsidR="00ED6641" w:rsidRDefault="00010558" w:rsidP="00BD2124">
      <w:pPr>
        <w:pStyle w:val="ListParagraph"/>
        <w:ind w:left="0"/>
        <w:rPr>
          <w:b/>
          <w:bCs/>
          <w:i/>
          <w:iCs/>
          <w:lang w:eastAsia="en-US"/>
        </w:rPr>
      </w:pPr>
      <w:r>
        <w:rPr>
          <w:lang w:eastAsia="en-US"/>
        </w:rPr>
        <w:fldChar w:fldCharType="begin"/>
      </w:r>
      <w:r>
        <w:rPr>
          <w:lang w:eastAsia="en-US"/>
        </w:rPr>
        <w:instrText xml:space="preserve"> REF  p1  \* MERGEFORMAT </w:instrText>
      </w:r>
      <w:r>
        <w:rPr>
          <w:lang w:eastAsia="en-US"/>
        </w:rPr>
        <w:fldChar w:fldCharType="separate"/>
      </w:r>
      <w:r w:rsidR="00ED6641">
        <w:rPr>
          <w:b/>
          <w:bCs/>
          <w:i/>
          <w:iCs/>
          <w:lang w:val="en-GB" w:eastAsia="en-US"/>
        </w:rPr>
        <w:t xml:space="preserve">Proposal 1. Further </w:t>
      </w:r>
      <w:r w:rsidR="00ED6641" w:rsidRPr="00B25555">
        <w:rPr>
          <w:b/>
          <w:bCs/>
          <w:i/>
          <w:iCs/>
          <w:lang w:eastAsia="en-US"/>
        </w:rPr>
        <w:t>stud</w:t>
      </w:r>
      <w:r w:rsidR="00ED6641">
        <w:rPr>
          <w:b/>
          <w:bCs/>
          <w:i/>
          <w:iCs/>
          <w:lang w:eastAsia="en-US"/>
        </w:rPr>
        <w:t>y</w:t>
      </w:r>
      <w:r w:rsidR="00ED6641" w:rsidRPr="00B25555">
        <w:rPr>
          <w:b/>
          <w:bCs/>
          <w:i/>
          <w:iCs/>
          <w:lang w:eastAsia="en-US"/>
        </w:rPr>
        <w:t>, and if needed, specif</w:t>
      </w:r>
      <w:r w:rsidR="00ED6641">
        <w:rPr>
          <w:b/>
          <w:bCs/>
          <w:i/>
          <w:iCs/>
          <w:lang w:eastAsia="en-US"/>
        </w:rPr>
        <w:t xml:space="preserve">y the following enhancements </w:t>
      </w:r>
      <w:r w:rsidR="00ED6641" w:rsidRPr="004178D6">
        <w:rPr>
          <w:b/>
          <w:bCs/>
          <w:i/>
          <w:iCs/>
          <w:lang w:eastAsia="en-US"/>
        </w:rPr>
        <w:t xml:space="preserve">in Rel-17 </w:t>
      </w:r>
      <w:r w:rsidR="00ED6641">
        <w:rPr>
          <w:rFonts w:eastAsiaTheme="minorEastAsia" w:hint="eastAsia"/>
          <w:b/>
          <w:bCs/>
          <w:i/>
          <w:iCs/>
          <w:lang w:eastAsia="zh-CN"/>
        </w:rPr>
        <w:t xml:space="preserve">NR </w:t>
      </w:r>
      <w:r w:rsidR="00ED6641">
        <w:rPr>
          <w:b/>
          <w:bCs/>
          <w:i/>
          <w:iCs/>
          <w:lang w:eastAsia="en-US"/>
        </w:rPr>
        <w:t>positioning enhancements</w:t>
      </w:r>
      <w:r w:rsidR="00ED6641" w:rsidRPr="004178D6">
        <w:rPr>
          <w:b/>
          <w:bCs/>
          <w:i/>
          <w:iCs/>
          <w:lang w:eastAsia="en-US"/>
        </w:rPr>
        <w:t xml:space="preserve"> WI</w:t>
      </w:r>
      <w:r w:rsidR="00ED6641">
        <w:rPr>
          <w:b/>
          <w:bCs/>
          <w:i/>
          <w:iCs/>
          <w:lang w:eastAsia="en-US"/>
        </w:rPr>
        <w:t xml:space="preserve"> for</w:t>
      </w:r>
      <w:r w:rsidR="00ED6641" w:rsidRPr="004178D6">
        <w:rPr>
          <w:b/>
          <w:bCs/>
          <w:i/>
          <w:iCs/>
          <w:lang w:eastAsia="en-US"/>
        </w:rPr>
        <w:t xml:space="preserve"> improving </w:t>
      </w:r>
      <w:r w:rsidR="00ED6641">
        <w:rPr>
          <w:b/>
          <w:bCs/>
          <w:i/>
          <w:iCs/>
          <w:lang w:eastAsia="en-US"/>
        </w:rPr>
        <w:t xml:space="preserve">NR </w:t>
      </w:r>
      <w:r w:rsidR="00ED6641" w:rsidRPr="004178D6">
        <w:rPr>
          <w:b/>
          <w:bCs/>
          <w:i/>
          <w:iCs/>
          <w:lang w:eastAsia="en-US"/>
        </w:rPr>
        <w:t>positioning accuracy</w:t>
      </w:r>
      <w:r w:rsidR="00ED6641">
        <w:rPr>
          <w:b/>
          <w:bCs/>
          <w:i/>
          <w:iCs/>
          <w:lang w:eastAsia="en-US"/>
        </w:rPr>
        <w:t xml:space="preserve">: </w:t>
      </w:r>
    </w:p>
    <w:p w14:paraId="047C1432" w14:textId="77777777" w:rsidR="00ED6641" w:rsidRDefault="00ED6641" w:rsidP="00EF32D8">
      <w:pPr>
        <w:pStyle w:val="ListParagraph"/>
        <w:numPr>
          <w:ilvl w:val="0"/>
          <w:numId w:val="45"/>
        </w:numPr>
        <w:rPr>
          <w:b/>
          <w:bCs/>
          <w:i/>
          <w:iCs/>
          <w:lang w:eastAsia="en-US"/>
        </w:rPr>
      </w:pPr>
      <w:r>
        <w:rPr>
          <w:b/>
          <w:bCs/>
          <w:i/>
          <w:iCs/>
          <w:lang w:eastAsia="en-US"/>
        </w:rPr>
        <w:t xml:space="preserve">the </w:t>
      </w:r>
      <w:r w:rsidRPr="004178D6">
        <w:rPr>
          <w:b/>
          <w:bCs/>
          <w:i/>
          <w:iCs/>
          <w:lang w:eastAsia="en-US"/>
        </w:rPr>
        <w:t xml:space="preserve">information reporting from UE/gNB for multipath/NLOS mitigation </w:t>
      </w:r>
    </w:p>
    <w:p w14:paraId="271F7AF6" w14:textId="77777777" w:rsidR="00ED6641" w:rsidRPr="004178D6" w:rsidRDefault="00ED6641" w:rsidP="00EF32D8">
      <w:pPr>
        <w:pStyle w:val="ListParagraph"/>
        <w:numPr>
          <w:ilvl w:val="0"/>
          <w:numId w:val="45"/>
        </w:numPr>
        <w:rPr>
          <w:b/>
          <w:bCs/>
          <w:i/>
          <w:iCs/>
          <w:lang w:eastAsia="en-US"/>
        </w:rPr>
      </w:pPr>
      <w:r w:rsidRPr="004178D6">
        <w:rPr>
          <w:b/>
          <w:bCs/>
          <w:i/>
          <w:iCs/>
          <w:lang w:eastAsia="en-US"/>
        </w:rPr>
        <w:t>the aggregation of DL PRS resources and UL SRS resources for positioning.</w:t>
      </w:r>
    </w:p>
    <w:p w14:paraId="38A22BB6" w14:textId="77777777" w:rsidR="00ED6641" w:rsidRPr="004178D6" w:rsidRDefault="00010558" w:rsidP="005C598A">
      <w:pPr>
        <w:pStyle w:val="ListParagraph"/>
        <w:ind w:left="0"/>
        <w:rPr>
          <w:b/>
          <w:bCs/>
          <w:i/>
          <w:iCs/>
          <w:lang w:eastAsia="en-US"/>
        </w:rPr>
      </w:pPr>
      <w:r>
        <w:rPr>
          <w:lang w:eastAsia="en-US"/>
        </w:rPr>
        <w:fldChar w:fldCharType="end"/>
      </w:r>
      <w:r w:rsidR="002C098A">
        <w:rPr>
          <w:lang w:eastAsia="en-US"/>
        </w:rPr>
        <w:fldChar w:fldCharType="begin"/>
      </w:r>
      <w:r w:rsidR="002C098A">
        <w:rPr>
          <w:lang w:eastAsia="en-US"/>
        </w:rPr>
        <w:instrText xml:space="preserve"> REF p2 \h </w:instrText>
      </w:r>
      <w:r w:rsidR="002C098A">
        <w:rPr>
          <w:lang w:eastAsia="en-US"/>
        </w:rPr>
      </w:r>
      <w:r w:rsidR="002C098A">
        <w:rPr>
          <w:lang w:eastAsia="en-US"/>
        </w:rPr>
        <w:fldChar w:fldCharType="separate"/>
      </w:r>
      <w:r w:rsidR="00ED6641">
        <w:rPr>
          <w:b/>
          <w:bCs/>
          <w:i/>
          <w:iCs/>
          <w:lang w:val="en-GB" w:eastAsia="en-US"/>
        </w:rPr>
        <w:t xml:space="preserve">Proposal 2. </w:t>
      </w:r>
      <w:r w:rsidR="00ED6641">
        <w:rPr>
          <w:b/>
          <w:bCs/>
          <w:i/>
          <w:iCs/>
          <w:lang w:eastAsia="en-US"/>
        </w:rPr>
        <w:t>Define and specify</w:t>
      </w:r>
      <w:r w:rsidR="00ED6641" w:rsidRPr="00A2101E">
        <w:rPr>
          <w:b/>
          <w:bCs/>
          <w:i/>
          <w:iCs/>
          <w:lang w:eastAsia="en-US"/>
        </w:rPr>
        <w:t xml:space="preserve"> </w:t>
      </w:r>
      <w:r w:rsidR="00ED6641" w:rsidRPr="004178D6">
        <w:rPr>
          <w:b/>
          <w:bCs/>
          <w:i/>
          <w:iCs/>
          <w:lang w:eastAsia="en-US"/>
        </w:rPr>
        <w:t xml:space="preserve">the </w:t>
      </w:r>
      <w:r w:rsidR="00ED6641">
        <w:rPr>
          <w:b/>
          <w:bCs/>
          <w:i/>
          <w:iCs/>
          <w:lang w:eastAsia="en-US"/>
        </w:rPr>
        <w:t xml:space="preserve">following </w:t>
      </w:r>
      <w:r w:rsidR="00ED6641" w:rsidRPr="004178D6">
        <w:rPr>
          <w:b/>
          <w:bCs/>
          <w:i/>
          <w:iCs/>
          <w:lang w:eastAsia="en-US"/>
        </w:rPr>
        <w:t xml:space="preserve">enhancements in Rel-17 </w:t>
      </w:r>
      <w:r w:rsidR="00ED6641">
        <w:rPr>
          <w:rFonts w:eastAsiaTheme="minorEastAsia" w:hint="eastAsia"/>
          <w:b/>
          <w:bCs/>
          <w:i/>
          <w:iCs/>
          <w:lang w:eastAsia="zh-CN"/>
        </w:rPr>
        <w:t xml:space="preserve">NR </w:t>
      </w:r>
      <w:r w:rsidR="00ED6641">
        <w:rPr>
          <w:b/>
          <w:bCs/>
          <w:i/>
          <w:iCs/>
          <w:lang w:eastAsia="en-US"/>
        </w:rPr>
        <w:t>positioning enhancements</w:t>
      </w:r>
      <w:r w:rsidR="00ED6641" w:rsidRPr="004178D6">
        <w:rPr>
          <w:b/>
          <w:bCs/>
          <w:i/>
          <w:iCs/>
          <w:lang w:eastAsia="en-US"/>
        </w:rPr>
        <w:t xml:space="preserve"> WI</w:t>
      </w:r>
      <w:r w:rsidR="00ED6641">
        <w:rPr>
          <w:b/>
          <w:bCs/>
          <w:i/>
          <w:iCs/>
          <w:lang w:eastAsia="en-US"/>
        </w:rPr>
        <w:t xml:space="preserve"> for reducing positioning latency:</w:t>
      </w:r>
    </w:p>
    <w:p w14:paraId="4073BDE8" w14:textId="77777777" w:rsidR="00ED6641" w:rsidRPr="000A2B3B" w:rsidRDefault="00ED6641" w:rsidP="00723834">
      <w:pPr>
        <w:pStyle w:val="ListParagraph"/>
        <w:numPr>
          <w:ilvl w:val="0"/>
          <w:numId w:val="45"/>
        </w:numPr>
        <w:rPr>
          <w:b/>
          <w:bCs/>
          <w:i/>
          <w:iCs/>
        </w:rPr>
      </w:pPr>
      <w:r w:rsidRPr="000A2B3B">
        <w:rPr>
          <w:b/>
          <w:bCs/>
          <w:i/>
          <w:iCs/>
        </w:rPr>
        <w:t>Signaling &amp; procedures for reducing NR positioning latency, including DL and DL+UL positioning methods, which may include the following aspects:</w:t>
      </w:r>
    </w:p>
    <w:p w14:paraId="3349507D" w14:textId="77777777" w:rsidR="00ED6641" w:rsidRPr="000A2B3B" w:rsidRDefault="00ED6641" w:rsidP="00723834">
      <w:pPr>
        <w:numPr>
          <w:ilvl w:val="1"/>
          <w:numId w:val="45"/>
        </w:numPr>
        <w:spacing w:after="0" w:line="276" w:lineRule="auto"/>
        <w:rPr>
          <w:b/>
          <w:bCs/>
          <w:i/>
          <w:iCs/>
        </w:rPr>
      </w:pPr>
      <w:r w:rsidRPr="000A2B3B">
        <w:rPr>
          <w:b/>
          <w:bCs/>
          <w:i/>
          <w:iCs/>
        </w:rPr>
        <w:t>Latency reduction related to the measurement gap</w:t>
      </w:r>
    </w:p>
    <w:p w14:paraId="1EA191C5" w14:textId="77777777" w:rsidR="00ED6641" w:rsidRPr="000A2B3B" w:rsidRDefault="00ED6641" w:rsidP="00723834">
      <w:pPr>
        <w:numPr>
          <w:ilvl w:val="1"/>
          <w:numId w:val="45"/>
        </w:numPr>
        <w:spacing w:after="0" w:line="276" w:lineRule="auto"/>
        <w:rPr>
          <w:b/>
          <w:bCs/>
          <w:i/>
          <w:iCs/>
        </w:rPr>
      </w:pPr>
      <w:r w:rsidRPr="000A2B3B">
        <w:rPr>
          <w:b/>
          <w:bCs/>
          <w:i/>
          <w:iCs/>
        </w:rPr>
        <w:t xml:space="preserve">Latency reduction related to the reporting and request of the measurement (e.g., via RRC </w:t>
      </w:r>
      <w:proofErr w:type="spellStart"/>
      <w:r w:rsidRPr="000A2B3B">
        <w:rPr>
          <w:b/>
          <w:bCs/>
          <w:i/>
          <w:iCs/>
        </w:rPr>
        <w:t>signaling</w:t>
      </w:r>
      <w:proofErr w:type="spellEnd"/>
      <w:r w:rsidRPr="000A2B3B">
        <w:rPr>
          <w:b/>
          <w:bCs/>
          <w:i/>
          <w:iCs/>
        </w:rPr>
        <w:t>, MAC-CE</w:t>
      </w:r>
      <w:r w:rsidRPr="000A2B3B">
        <w:rPr>
          <w:rFonts w:hint="eastAsia"/>
          <w:b/>
          <w:bCs/>
          <w:i/>
          <w:iCs/>
        </w:rPr>
        <w:t xml:space="preserve"> and/or </w:t>
      </w:r>
      <w:r w:rsidRPr="000A2B3B">
        <w:rPr>
          <w:b/>
          <w:bCs/>
          <w:i/>
          <w:iCs/>
        </w:rPr>
        <w:t xml:space="preserve">physical </w:t>
      </w:r>
      <w:r w:rsidRPr="000A2B3B">
        <w:rPr>
          <w:rFonts w:hint="eastAsia"/>
          <w:b/>
          <w:bCs/>
          <w:i/>
          <w:iCs/>
        </w:rPr>
        <w:t xml:space="preserve">layer </w:t>
      </w:r>
      <w:r w:rsidRPr="000A2B3B">
        <w:rPr>
          <w:b/>
          <w:bCs/>
          <w:i/>
          <w:iCs/>
        </w:rPr>
        <w:t>procedure, and/or priority rules)</w:t>
      </w:r>
    </w:p>
    <w:p w14:paraId="3761FB8C" w14:textId="77777777" w:rsidR="00ED6641" w:rsidRPr="000A2B3B" w:rsidRDefault="00ED6641" w:rsidP="00723834">
      <w:pPr>
        <w:numPr>
          <w:ilvl w:val="1"/>
          <w:numId w:val="45"/>
        </w:numPr>
        <w:spacing w:after="0" w:line="276" w:lineRule="auto"/>
        <w:rPr>
          <w:b/>
          <w:bCs/>
          <w:i/>
          <w:iCs/>
        </w:rPr>
      </w:pPr>
      <w:r w:rsidRPr="000A2B3B">
        <w:rPr>
          <w:b/>
          <w:bCs/>
          <w:i/>
          <w:iCs/>
        </w:rPr>
        <w:t>Latency reduction related to measurements</w:t>
      </w:r>
    </w:p>
    <w:p w14:paraId="44FC008D" w14:textId="77777777" w:rsidR="00ED6641" w:rsidRPr="00502614" w:rsidRDefault="00ED6641" w:rsidP="00723834">
      <w:pPr>
        <w:numPr>
          <w:ilvl w:val="1"/>
          <w:numId w:val="45"/>
        </w:numPr>
        <w:tabs>
          <w:tab w:val="left" w:pos="1200"/>
        </w:tabs>
        <w:spacing w:after="0" w:line="276" w:lineRule="auto"/>
        <w:rPr>
          <w:b/>
          <w:bCs/>
          <w:i/>
          <w:iCs/>
        </w:rPr>
      </w:pPr>
      <w:r w:rsidRPr="000A2B3B">
        <w:rPr>
          <w:b/>
          <w:bCs/>
          <w:i/>
          <w:iCs/>
        </w:rPr>
        <w:t>Latency reduction related to the reporting and request of positioning assistance data (e.g., via location scheduling in advance of the time of when the location is needed)</w:t>
      </w:r>
    </w:p>
    <w:p w14:paraId="12AE0122" w14:textId="77777777" w:rsidR="00ED6641" w:rsidRPr="00AF1490" w:rsidRDefault="00ED6641" w:rsidP="00502614">
      <w:pPr>
        <w:numPr>
          <w:ilvl w:val="1"/>
          <w:numId w:val="45"/>
        </w:numPr>
        <w:spacing w:after="200" w:line="276" w:lineRule="auto"/>
        <w:rPr>
          <w:b/>
          <w:bCs/>
          <w:i/>
          <w:iCs/>
        </w:rPr>
      </w:pPr>
      <w:r w:rsidRPr="00AF1490">
        <w:rPr>
          <w:b/>
          <w:bCs/>
          <w:i/>
          <w:iCs/>
        </w:rPr>
        <w:t>Latency reduction related to the request and response of UE positioning capabilities (e.g., via storing UE capabilities in the network)</w:t>
      </w:r>
    </w:p>
    <w:p w14:paraId="0A0B2E1D" w14:textId="77777777" w:rsidR="00ED6641" w:rsidRDefault="002C098A" w:rsidP="006954EE">
      <w:pPr>
        <w:pStyle w:val="ListParagraph"/>
        <w:ind w:left="0"/>
        <w:rPr>
          <w:b/>
          <w:bCs/>
          <w:i/>
          <w:iCs/>
          <w:lang w:eastAsia="en-US"/>
        </w:rPr>
      </w:pPr>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ED6641">
        <w:rPr>
          <w:b/>
          <w:bCs/>
          <w:i/>
          <w:iCs/>
          <w:lang w:val="en-GB" w:eastAsia="en-US"/>
        </w:rPr>
        <w:t xml:space="preserve">Proposal 3. </w:t>
      </w:r>
      <w:r w:rsidR="00ED6641">
        <w:rPr>
          <w:b/>
          <w:bCs/>
          <w:i/>
          <w:iCs/>
          <w:lang w:eastAsia="en-US"/>
        </w:rPr>
        <w:t>Define and specify</w:t>
      </w:r>
      <w:r w:rsidR="00ED6641" w:rsidRPr="00A2101E">
        <w:rPr>
          <w:b/>
          <w:bCs/>
          <w:i/>
          <w:iCs/>
          <w:lang w:eastAsia="en-US"/>
        </w:rPr>
        <w:t xml:space="preserve"> </w:t>
      </w:r>
      <w:r w:rsidR="00ED6641" w:rsidRPr="004178D6">
        <w:rPr>
          <w:b/>
          <w:bCs/>
          <w:i/>
          <w:iCs/>
          <w:lang w:eastAsia="en-US"/>
        </w:rPr>
        <w:t xml:space="preserve">the </w:t>
      </w:r>
      <w:r w:rsidR="00ED6641">
        <w:rPr>
          <w:b/>
          <w:bCs/>
          <w:i/>
          <w:iCs/>
          <w:lang w:eastAsia="en-US"/>
        </w:rPr>
        <w:t xml:space="preserve">following </w:t>
      </w:r>
      <w:r w:rsidR="00ED6641" w:rsidRPr="004178D6">
        <w:rPr>
          <w:b/>
          <w:bCs/>
          <w:i/>
          <w:iCs/>
          <w:lang w:eastAsia="en-US"/>
        </w:rPr>
        <w:t xml:space="preserve">enhancements in Rel-17 </w:t>
      </w:r>
      <w:r w:rsidR="00ED6641">
        <w:rPr>
          <w:rFonts w:eastAsiaTheme="minorEastAsia" w:hint="eastAsia"/>
          <w:b/>
          <w:bCs/>
          <w:i/>
          <w:iCs/>
          <w:lang w:eastAsia="zh-CN"/>
        </w:rPr>
        <w:t xml:space="preserve">NR </w:t>
      </w:r>
      <w:r w:rsidR="00ED6641">
        <w:rPr>
          <w:b/>
          <w:bCs/>
          <w:i/>
          <w:iCs/>
          <w:lang w:eastAsia="en-US"/>
        </w:rPr>
        <w:t>positioning enhancements</w:t>
      </w:r>
      <w:r w:rsidR="00ED6641" w:rsidRPr="004178D6">
        <w:rPr>
          <w:b/>
          <w:bCs/>
          <w:i/>
          <w:iCs/>
          <w:lang w:eastAsia="en-US"/>
        </w:rPr>
        <w:t xml:space="preserve"> WI</w:t>
      </w:r>
      <w:r w:rsidR="00ED6641" w:rsidRPr="006E286E">
        <w:rPr>
          <w:b/>
          <w:bCs/>
          <w:i/>
          <w:iCs/>
          <w:lang w:eastAsia="en-US"/>
        </w:rPr>
        <w:t xml:space="preserve"> </w:t>
      </w:r>
      <w:r w:rsidR="00ED6641">
        <w:rPr>
          <w:b/>
          <w:bCs/>
          <w:i/>
          <w:iCs/>
          <w:lang w:eastAsia="en-US"/>
        </w:rPr>
        <w:t>for NR positioning</w:t>
      </w:r>
      <w:r w:rsidR="00ED6641" w:rsidRPr="0061009B">
        <w:rPr>
          <w:b/>
          <w:bCs/>
          <w:i/>
          <w:iCs/>
          <w:lang w:eastAsia="en-US"/>
        </w:rPr>
        <w:t xml:space="preserve"> in RRC_INACTIVE</w:t>
      </w:r>
      <w:r w:rsidR="00ED6641">
        <w:rPr>
          <w:b/>
          <w:bCs/>
          <w:i/>
          <w:iCs/>
          <w:lang w:eastAsia="en-US"/>
        </w:rPr>
        <w:t>:</w:t>
      </w:r>
    </w:p>
    <w:p w14:paraId="69F4C335" w14:textId="77777777" w:rsidR="00ED6641" w:rsidRPr="0082557D" w:rsidRDefault="00ED6641" w:rsidP="00866734">
      <w:pPr>
        <w:pStyle w:val="ListParagraph"/>
        <w:numPr>
          <w:ilvl w:val="0"/>
          <w:numId w:val="43"/>
        </w:numPr>
        <w:rPr>
          <w:b/>
          <w:bCs/>
          <w:i/>
          <w:iCs/>
        </w:rPr>
      </w:pPr>
      <w:r w:rsidRPr="0082557D">
        <w:rPr>
          <w:b/>
          <w:bCs/>
          <w:i/>
          <w:iCs/>
        </w:rPr>
        <w:t>Reporting of DL-PRS measurement and/or location estimate performed in RRC_INACTIVE when the UE is in RRC_INACTIVE for both UE-based and UE-assisted positioning solutions</w:t>
      </w:r>
    </w:p>
    <w:p w14:paraId="6DF1BCB1" w14:textId="77777777" w:rsidR="00ED6641" w:rsidRPr="0082557D" w:rsidRDefault="00ED6641" w:rsidP="00866734">
      <w:pPr>
        <w:pStyle w:val="ListParagraph"/>
        <w:numPr>
          <w:ilvl w:val="0"/>
          <w:numId w:val="43"/>
        </w:numPr>
        <w:rPr>
          <w:b/>
          <w:bCs/>
          <w:i/>
          <w:iCs/>
        </w:rPr>
      </w:pPr>
      <w:r w:rsidRPr="0082557D">
        <w:rPr>
          <w:b/>
          <w:bCs/>
          <w:i/>
          <w:iCs/>
        </w:rPr>
        <w:t>The reporting of DL-PRS measurement and/or location estimate performed in RRC_INACTIVE when the UE is in RRC_INACTIVE is enabled by enhancing small data transmission in RRC_INACTIVE. (Details of the use of SDT to be studied in the WI phase)</w:t>
      </w:r>
    </w:p>
    <w:p w14:paraId="49253E0C" w14:textId="77777777" w:rsidR="00ED6641" w:rsidRDefault="002C098A" w:rsidP="00DC7531">
      <w:pPr>
        <w:pStyle w:val="ListParagraph"/>
        <w:ind w:left="0"/>
        <w:rPr>
          <w:b/>
          <w:bCs/>
          <w:i/>
          <w:iCs/>
          <w:lang w:eastAsia="en-US"/>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sidR="00ED6641">
        <w:rPr>
          <w:b/>
          <w:bCs/>
          <w:i/>
          <w:iCs/>
          <w:lang w:val="en-GB" w:eastAsia="en-US"/>
        </w:rPr>
        <w:t xml:space="preserve">Proposal 4. </w:t>
      </w:r>
      <w:r w:rsidR="00ED6641">
        <w:rPr>
          <w:b/>
          <w:bCs/>
          <w:i/>
          <w:iCs/>
          <w:lang w:eastAsia="en-US"/>
        </w:rPr>
        <w:t>Define and specify</w:t>
      </w:r>
      <w:r w:rsidR="00ED6641" w:rsidRPr="00A2101E">
        <w:rPr>
          <w:b/>
          <w:bCs/>
          <w:i/>
          <w:iCs/>
          <w:lang w:eastAsia="en-US"/>
        </w:rPr>
        <w:t xml:space="preserve"> </w:t>
      </w:r>
      <w:r w:rsidR="00ED6641" w:rsidRPr="004178D6">
        <w:rPr>
          <w:b/>
          <w:bCs/>
          <w:i/>
          <w:iCs/>
          <w:lang w:eastAsia="en-US"/>
        </w:rPr>
        <w:t xml:space="preserve">the </w:t>
      </w:r>
      <w:r w:rsidR="00ED6641">
        <w:rPr>
          <w:b/>
          <w:bCs/>
          <w:i/>
          <w:iCs/>
          <w:lang w:eastAsia="en-US"/>
        </w:rPr>
        <w:t xml:space="preserve">following enhancement </w:t>
      </w:r>
      <w:r w:rsidR="00ED6641" w:rsidRPr="004178D6">
        <w:rPr>
          <w:b/>
          <w:bCs/>
          <w:i/>
          <w:iCs/>
          <w:lang w:eastAsia="en-US"/>
        </w:rPr>
        <w:t xml:space="preserve">in Rel-17 </w:t>
      </w:r>
      <w:r w:rsidR="00ED6641">
        <w:rPr>
          <w:rFonts w:eastAsiaTheme="minorEastAsia" w:hint="eastAsia"/>
          <w:b/>
          <w:bCs/>
          <w:i/>
          <w:iCs/>
          <w:lang w:eastAsia="zh-CN"/>
        </w:rPr>
        <w:t xml:space="preserve">NR </w:t>
      </w:r>
      <w:r w:rsidR="00ED6641">
        <w:rPr>
          <w:b/>
          <w:bCs/>
          <w:i/>
          <w:iCs/>
          <w:lang w:eastAsia="en-US"/>
        </w:rPr>
        <w:t>positioning enhancements</w:t>
      </w:r>
      <w:r w:rsidR="00ED6641" w:rsidRPr="004178D6">
        <w:rPr>
          <w:b/>
          <w:bCs/>
          <w:i/>
          <w:iCs/>
          <w:lang w:eastAsia="en-US"/>
        </w:rPr>
        <w:t xml:space="preserve"> WI</w:t>
      </w:r>
      <w:r w:rsidR="00ED6641">
        <w:rPr>
          <w:b/>
          <w:bCs/>
          <w:i/>
          <w:iCs/>
          <w:lang w:eastAsia="en-US"/>
        </w:rPr>
        <w:t>:</w:t>
      </w:r>
    </w:p>
    <w:p w14:paraId="34CA271B" w14:textId="77777777" w:rsidR="00ED6641" w:rsidRPr="006E2A7C" w:rsidRDefault="00ED6641" w:rsidP="00B82ACE">
      <w:pPr>
        <w:pStyle w:val="ListParagraph"/>
        <w:numPr>
          <w:ilvl w:val="0"/>
          <w:numId w:val="43"/>
        </w:numPr>
        <w:rPr>
          <w:b/>
          <w:bCs/>
          <w:i/>
          <w:iCs/>
        </w:rPr>
      </w:pPr>
      <w:r w:rsidRPr="006E2A7C">
        <w:rPr>
          <w:b/>
          <w:bCs/>
          <w:i/>
          <w:iCs/>
        </w:rPr>
        <w:t xml:space="preserve">Perform DL positioning measurements in RRC_IDLE state and report the DL-PRS measurement and/or location estimate performed in RRC_IDLE when the UE </w:t>
      </w:r>
      <w:r>
        <w:rPr>
          <w:b/>
          <w:bCs/>
          <w:i/>
          <w:iCs/>
        </w:rPr>
        <w:t xml:space="preserve">is reconnected </w:t>
      </w:r>
      <w:r w:rsidRPr="006E2A7C" w:rsidDel="00902831">
        <w:rPr>
          <w:b/>
          <w:bCs/>
          <w:i/>
          <w:iCs/>
        </w:rPr>
        <w:t xml:space="preserve"> </w:t>
      </w:r>
    </w:p>
    <w:p w14:paraId="777C8E94" w14:textId="77777777" w:rsidR="00ED6641" w:rsidRPr="00F13979" w:rsidRDefault="002C098A" w:rsidP="00B17A10">
      <w:pPr>
        <w:pStyle w:val="ListParagraph"/>
        <w:ind w:left="0"/>
        <w:rPr>
          <w:b/>
          <w:bCs/>
          <w:i/>
          <w:iCs/>
          <w:lang w:eastAsia="en-US"/>
        </w:rPr>
      </w:pP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sidR="00ED6641">
        <w:rPr>
          <w:b/>
          <w:bCs/>
          <w:i/>
          <w:iCs/>
          <w:lang w:val="en-GB" w:eastAsia="en-US"/>
        </w:rPr>
        <w:t xml:space="preserve">Proposal 5. </w:t>
      </w:r>
      <w:r w:rsidR="00ED6641">
        <w:rPr>
          <w:b/>
          <w:bCs/>
          <w:i/>
          <w:iCs/>
          <w:lang w:eastAsia="en-US"/>
        </w:rPr>
        <w:t>Define and specify</w:t>
      </w:r>
      <w:r w:rsidR="00ED6641" w:rsidRPr="00A2101E">
        <w:rPr>
          <w:b/>
          <w:bCs/>
          <w:i/>
          <w:iCs/>
          <w:lang w:eastAsia="en-US"/>
        </w:rPr>
        <w:t xml:space="preserve"> </w:t>
      </w:r>
      <w:r w:rsidR="00ED6641" w:rsidRPr="00F13979">
        <w:rPr>
          <w:b/>
          <w:bCs/>
          <w:i/>
          <w:iCs/>
          <w:lang w:eastAsia="en-US"/>
        </w:rPr>
        <w:t xml:space="preserve">the following enhancements in Rel-17 </w:t>
      </w:r>
      <w:r w:rsidR="00ED6641">
        <w:rPr>
          <w:rFonts w:eastAsiaTheme="minorEastAsia" w:hint="eastAsia"/>
          <w:b/>
          <w:bCs/>
          <w:i/>
          <w:iCs/>
          <w:lang w:eastAsia="zh-CN"/>
        </w:rPr>
        <w:t xml:space="preserve">NR </w:t>
      </w:r>
      <w:r w:rsidR="00ED6641">
        <w:rPr>
          <w:b/>
          <w:bCs/>
          <w:i/>
          <w:iCs/>
          <w:lang w:eastAsia="en-US"/>
        </w:rPr>
        <w:t>positioning enhancements</w:t>
      </w:r>
      <w:r w:rsidR="00ED6641" w:rsidRPr="00F13979">
        <w:rPr>
          <w:b/>
          <w:bCs/>
          <w:i/>
          <w:iCs/>
          <w:lang w:eastAsia="en-US"/>
        </w:rPr>
        <w:t xml:space="preserve"> WI </w:t>
      </w:r>
      <w:r w:rsidR="00ED6641">
        <w:rPr>
          <w:b/>
          <w:bCs/>
          <w:i/>
          <w:iCs/>
          <w:lang w:eastAsia="en-US"/>
        </w:rPr>
        <w:t xml:space="preserve">for </w:t>
      </w:r>
      <w:r w:rsidR="00ED6641" w:rsidRPr="00F13979">
        <w:rPr>
          <w:b/>
          <w:bCs/>
          <w:i/>
          <w:iCs/>
          <w:lang w:eastAsia="en-US"/>
        </w:rPr>
        <w:t>both DL and DL+UL positioning methods and both UE-based and UE-assisted positioning solutions:</w:t>
      </w:r>
    </w:p>
    <w:p w14:paraId="0076BEBA" w14:textId="77777777" w:rsidR="00ED6641" w:rsidRPr="00F13979" w:rsidRDefault="00ED6641" w:rsidP="00F13979">
      <w:pPr>
        <w:pStyle w:val="ListParagraph"/>
        <w:rPr>
          <w:b/>
          <w:bCs/>
          <w:i/>
          <w:iCs/>
          <w:lang w:eastAsia="en-US"/>
        </w:rPr>
      </w:pPr>
      <w:r w:rsidRPr="00F13979">
        <w:rPr>
          <w:b/>
          <w:bCs/>
          <w:i/>
          <w:iCs/>
          <w:lang w:eastAsia="en-US"/>
        </w:rPr>
        <w:lastRenderedPageBreak/>
        <w:t>-</w:t>
      </w:r>
      <w:r>
        <w:rPr>
          <w:b/>
          <w:bCs/>
          <w:i/>
          <w:iCs/>
          <w:lang w:eastAsia="en-US"/>
        </w:rPr>
        <w:t xml:space="preserve"> </w:t>
      </w:r>
      <w:r w:rsidRPr="00F13979">
        <w:rPr>
          <w:b/>
          <w:bCs/>
          <w:i/>
          <w:iCs/>
          <w:lang w:eastAsia="en-US"/>
        </w:rPr>
        <w:t>UE-initiated request of on-demand DL-PRS transmission</w:t>
      </w:r>
      <w:bookmarkStart w:id="30" w:name="_GoBack"/>
      <w:bookmarkEnd w:id="30"/>
    </w:p>
    <w:p w14:paraId="667F9BE4" w14:textId="77777777" w:rsidR="00ED6641" w:rsidRDefault="00ED6641" w:rsidP="00F13979">
      <w:pPr>
        <w:pStyle w:val="ListParagraph"/>
        <w:rPr>
          <w:b/>
          <w:bCs/>
          <w:i/>
          <w:iCs/>
          <w:lang w:eastAsia="en-US"/>
        </w:rPr>
      </w:pPr>
      <w:r w:rsidRPr="00F13979">
        <w:rPr>
          <w:b/>
          <w:bCs/>
          <w:i/>
          <w:iCs/>
          <w:lang w:eastAsia="en-US"/>
        </w:rPr>
        <w:t>-</w:t>
      </w:r>
      <w:r w:rsidRPr="00F13979">
        <w:rPr>
          <w:b/>
          <w:bCs/>
          <w:i/>
          <w:iCs/>
          <w:lang w:eastAsia="en-US"/>
        </w:rPr>
        <w:tab/>
        <w:t>LMF Initiated on-demand control of DL-PRS transmission</w:t>
      </w:r>
    </w:p>
    <w:p w14:paraId="2913F7BF" w14:textId="77777777" w:rsidR="00ED6641" w:rsidRPr="00494040" w:rsidRDefault="002C098A" w:rsidP="00816D06">
      <w:pPr>
        <w:pStyle w:val="ListParagraph"/>
        <w:ind w:left="0"/>
        <w:rPr>
          <w:b/>
          <w:bCs/>
          <w:i/>
          <w:iCs/>
          <w:lang w:eastAsia="en-US"/>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ED6641">
        <w:rPr>
          <w:b/>
          <w:bCs/>
          <w:i/>
          <w:iCs/>
          <w:lang w:val="en-GB" w:eastAsia="en-US"/>
        </w:rPr>
        <w:t xml:space="preserve">Proposal 6. </w:t>
      </w:r>
      <w:r w:rsidR="00ED6641">
        <w:rPr>
          <w:b/>
          <w:bCs/>
          <w:i/>
          <w:iCs/>
          <w:lang w:eastAsia="en-US"/>
        </w:rPr>
        <w:t>Define and specify</w:t>
      </w:r>
      <w:r w:rsidR="00ED6641" w:rsidRPr="00A2101E">
        <w:rPr>
          <w:b/>
          <w:bCs/>
          <w:i/>
          <w:iCs/>
          <w:lang w:eastAsia="en-US"/>
        </w:rPr>
        <w:t xml:space="preserve"> </w:t>
      </w:r>
      <w:r w:rsidR="00ED6641">
        <w:rPr>
          <w:b/>
          <w:bCs/>
          <w:i/>
          <w:iCs/>
          <w:lang w:eastAsia="en-US"/>
        </w:rPr>
        <w:t xml:space="preserve">the </w:t>
      </w:r>
      <w:proofErr w:type="spellStart"/>
      <w:r w:rsidR="00ED6641" w:rsidRPr="00D60215">
        <w:rPr>
          <w:b/>
          <w:bCs/>
          <w:i/>
          <w:iCs/>
          <w:lang w:eastAsia="en-US"/>
        </w:rPr>
        <w:t>signalling</w:t>
      </w:r>
      <w:proofErr w:type="spellEnd"/>
      <w:r w:rsidR="00ED6641" w:rsidRPr="00D60215">
        <w:rPr>
          <w:b/>
          <w:bCs/>
          <w:i/>
          <w:iCs/>
          <w:lang w:eastAsia="en-US"/>
        </w:rPr>
        <w:t xml:space="preserve"> and procedures </w:t>
      </w:r>
      <w:r w:rsidR="00ED6641">
        <w:rPr>
          <w:b/>
          <w:bCs/>
          <w:i/>
          <w:iCs/>
          <w:lang w:eastAsia="en-US"/>
        </w:rPr>
        <w:t xml:space="preserve">for </w:t>
      </w:r>
      <w:r w:rsidR="00ED6641" w:rsidRPr="00D60215">
        <w:rPr>
          <w:b/>
          <w:bCs/>
          <w:i/>
          <w:iCs/>
          <w:lang w:eastAsia="en-US"/>
        </w:rPr>
        <w:t xml:space="preserve">GNSS positioning integrity determination </w:t>
      </w:r>
      <w:r w:rsidR="00ED6641">
        <w:rPr>
          <w:b/>
          <w:bCs/>
          <w:i/>
          <w:iCs/>
          <w:lang w:eastAsia="en-US"/>
        </w:rPr>
        <w:t xml:space="preserve">in </w:t>
      </w:r>
      <w:r w:rsidR="00ED6641" w:rsidRPr="00F13979">
        <w:rPr>
          <w:b/>
          <w:bCs/>
          <w:i/>
          <w:iCs/>
          <w:lang w:eastAsia="en-US"/>
        </w:rPr>
        <w:t>Rel-17</w:t>
      </w:r>
      <w:r w:rsidR="00ED6641">
        <w:rPr>
          <w:rFonts w:eastAsiaTheme="minorEastAsia" w:hint="eastAsia"/>
          <w:b/>
          <w:bCs/>
          <w:i/>
          <w:iCs/>
          <w:lang w:eastAsia="zh-CN"/>
        </w:rPr>
        <w:t xml:space="preserve"> NR</w:t>
      </w:r>
      <w:r w:rsidR="00ED6641" w:rsidRPr="00F13979">
        <w:rPr>
          <w:b/>
          <w:bCs/>
          <w:i/>
          <w:iCs/>
          <w:lang w:eastAsia="en-US"/>
        </w:rPr>
        <w:t xml:space="preserve"> </w:t>
      </w:r>
      <w:r w:rsidR="00ED6641">
        <w:rPr>
          <w:b/>
          <w:bCs/>
          <w:i/>
          <w:iCs/>
          <w:lang w:eastAsia="en-US"/>
        </w:rPr>
        <w:t xml:space="preserve">positioning </w:t>
      </w:r>
      <w:r w:rsidR="00ED6641" w:rsidRPr="00494040">
        <w:rPr>
          <w:b/>
          <w:bCs/>
          <w:i/>
          <w:iCs/>
          <w:lang w:eastAsia="en-US"/>
        </w:rPr>
        <w:t>enhancements WI, which may include the following aspects:</w:t>
      </w:r>
    </w:p>
    <w:p w14:paraId="7E141726" w14:textId="77777777" w:rsidR="00ED6641" w:rsidRPr="00494040" w:rsidRDefault="00ED6641" w:rsidP="002C322D">
      <w:pPr>
        <w:numPr>
          <w:ilvl w:val="1"/>
          <w:numId w:val="29"/>
        </w:numPr>
        <w:spacing w:after="0" w:line="276" w:lineRule="auto"/>
        <w:ind w:left="928"/>
        <w:rPr>
          <w:b/>
          <w:bCs/>
          <w:i/>
          <w:iCs/>
        </w:rPr>
      </w:pPr>
      <w:r w:rsidRPr="00494040">
        <w:rPr>
          <w:b/>
          <w:bCs/>
          <w:i/>
          <w:iCs/>
        </w:rPr>
        <w:t>The assistance information to support integrity determination;</w:t>
      </w:r>
    </w:p>
    <w:p w14:paraId="63C918EB" w14:textId="77777777" w:rsidR="00ED6641" w:rsidRPr="00494040" w:rsidRDefault="00ED6641" w:rsidP="002C322D">
      <w:pPr>
        <w:numPr>
          <w:ilvl w:val="1"/>
          <w:numId w:val="29"/>
        </w:numPr>
        <w:spacing w:after="0" w:line="276" w:lineRule="auto"/>
        <w:ind w:left="928"/>
        <w:rPr>
          <w:b/>
          <w:bCs/>
          <w:i/>
          <w:iCs/>
        </w:rPr>
      </w:pPr>
      <w:r w:rsidRPr="00494040">
        <w:rPr>
          <w:b/>
          <w:bCs/>
          <w:i/>
          <w:iCs/>
        </w:rPr>
        <w:t>The information to provide the positioning integrity KPIs and integrity results.</w:t>
      </w:r>
    </w:p>
    <w:p w14:paraId="34CDE2FD" w14:textId="77777777" w:rsidR="00ED6641" w:rsidRPr="00494040" w:rsidRDefault="00ED6641" w:rsidP="002C322D">
      <w:pPr>
        <w:numPr>
          <w:ilvl w:val="1"/>
          <w:numId w:val="29"/>
        </w:numPr>
        <w:spacing w:after="0" w:line="276" w:lineRule="auto"/>
        <w:ind w:left="928"/>
        <w:rPr>
          <w:b/>
          <w:bCs/>
          <w:i/>
          <w:iCs/>
        </w:rPr>
      </w:pPr>
      <w:r w:rsidRPr="00494040">
        <w:rPr>
          <w:b/>
          <w:bCs/>
          <w:i/>
          <w:iCs/>
        </w:rPr>
        <w:t>Support of integrity for UE-Based and UE-Assisted A-GNSS positioning.</w:t>
      </w:r>
    </w:p>
    <w:p w14:paraId="71721F67" w14:textId="77777777" w:rsidR="00ED6641" w:rsidRPr="00A555E4" w:rsidRDefault="002C098A" w:rsidP="005554FD">
      <w:pPr>
        <w:pStyle w:val="ListParagraph"/>
        <w:ind w:left="0"/>
        <w:rPr>
          <w:b/>
          <w:bCs/>
          <w:i/>
          <w:iCs/>
          <w:lang w:eastAsia="en-US"/>
        </w:rPr>
      </w:pPr>
      <w:r>
        <w:rPr>
          <w:lang w:eastAsia="en-US"/>
        </w:rPr>
        <w:fldChar w:fldCharType="end"/>
      </w:r>
      <w:r w:rsidR="008706E7" w:rsidDel="008706E7">
        <w:rPr>
          <w:lang w:eastAsia="en-US"/>
        </w:rPr>
        <w:t xml:space="preserve"> </w:t>
      </w:r>
      <w:r w:rsidR="00B62718">
        <w:rPr>
          <w:lang w:eastAsia="en-US"/>
        </w:rPr>
        <w:fldChar w:fldCharType="begin"/>
      </w:r>
      <w:r w:rsidR="00B62718">
        <w:rPr>
          <w:lang w:eastAsia="en-US"/>
        </w:rPr>
        <w:instrText xml:space="preserve"> REF p8 \h </w:instrText>
      </w:r>
      <w:r w:rsidR="00B62718">
        <w:rPr>
          <w:lang w:eastAsia="en-US"/>
        </w:rPr>
      </w:r>
      <w:r w:rsidR="00B62718">
        <w:rPr>
          <w:lang w:eastAsia="en-US"/>
        </w:rPr>
        <w:fldChar w:fldCharType="separate"/>
      </w:r>
      <w:r w:rsidR="00ED6641" w:rsidRPr="00A555E4">
        <w:rPr>
          <w:rFonts w:hint="eastAsia"/>
          <w:b/>
          <w:bCs/>
          <w:i/>
          <w:iCs/>
          <w:lang w:eastAsia="en-US"/>
        </w:rPr>
        <w:t xml:space="preserve">Proposal </w:t>
      </w:r>
      <w:r w:rsidR="00ED6641">
        <w:rPr>
          <w:rFonts w:eastAsiaTheme="minorEastAsia"/>
          <w:b/>
          <w:bCs/>
          <w:i/>
          <w:iCs/>
          <w:lang w:eastAsia="zh-CN"/>
        </w:rPr>
        <w:t>7</w:t>
      </w:r>
      <w:r w:rsidR="00ED6641" w:rsidRPr="00A555E4">
        <w:rPr>
          <w:rFonts w:hint="eastAsia"/>
          <w:b/>
          <w:bCs/>
          <w:i/>
          <w:iCs/>
          <w:lang w:eastAsia="en-US"/>
        </w:rPr>
        <w:t xml:space="preserve">: Both B2a and B3I signals should be introduced in A-GNSS in </w:t>
      </w:r>
      <w:r w:rsidR="00ED6641">
        <w:rPr>
          <w:rFonts w:eastAsiaTheme="minorEastAsia" w:hint="eastAsia"/>
          <w:b/>
          <w:bCs/>
          <w:i/>
          <w:iCs/>
          <w:lang w:eastAsia="zh-CN"/>
        </w:rPr>
        <w:t>4G</w:t>
      </w:r>
      <w:r w:rsidR="00ED6641" w:rsidRPr="00A555E4">
        <w:rPr>
          <w:rFonts w:hint="eastAsia"/>
          <w:b/>
          <w:bCs/>
          <w:i/>
          <w:iCs/>
          <w:lang w:eastAsia="en-US"/>
        </w:rPr>
        <w:t xml:space="preserve"> and </w:t>
      </w:r>
      <w:r w:rsidR="00ED6641">
        <w:rPr>
          <w:rFonts w:eastAsiaTheme="minorEastAsia" w:hint="eastAsia"/>
          <w:b/>
          <w:bCs/>
          <w:i/>
          <w:iCs/>
          <w:lang w:eastAsia="zh-CN"/>
        </w:rPr>
        <w:t>5G</w:t>
      </w:r>
      <w:r w:rsidR="00ED6641" w:rsidRPr="00A555E4">
        <w:rPr>
          <w:rFonts w:hint="eastAsia"/>
          <w:b/>
          <w:bCs/>
          <w:i/>
          <w:iCs/>
          <w:lang w:eastAsia="en-US"/>
        </w:rPr>
        <w:t xml:space="preserve"> in Rel-17.</w:t>
      </w:r>
    </w:p>
    <w:p w14:paraId="6FE21ED2" w14:textId="77777777" w:rsidR="00ED6641" w:rsidRPr="00A2101E" w:rsidRDefault="00B62718" w:rsidP="00816D06">
      <w:pPr>
        <w:pStyle w:val="ListParagraph"/>
        <w:ind w:left="0"/>
        <w:rPr>
          <w:b/>
          <w:bCs/>
          <w:i/>
          <w:iCs/>
          <w:lang w:eastAsia="en-US"/>
        </w:rPr>
      </w:pPr>
      <w:r>
        <w:rPr>
          <w:lang w:eastAsia="en-US"/>
        </w:rPr>
        <w:fldChar w:fldCharType="end"/>
      </w:r>
      <w:r>
        <w:rPr>
          <w:lang w:eastAsia="en-US"/>
        </w:rPr>
        <w:fldChar w:fldCharType="begin"/>
      </w:r>
      <w:r>
        <w:rPr>
          <w:lang w:eastAsia="en-US"/>
        </w:rPr>
        <w:instrText xml:space="preserve"> REF p9 \h </w:instrText>
      </w:r>
      <w:r>
        <w:rPr>
          <w:lang w:eastAsia="en-US"/>
        </w:rPr>
      </w:r>
      <w:r>
        <w:rPr>
          <w:lang w:eastAsia="en-US"/>
        </w:rPr>
        <w:fldChar w:fldCharType="separate"/>
      </w:r>
      <w:r w:rsidR="00ED6641">
        <w:rPr>
          <w:b/>
          <w:bCs/>
          <w:i/>
          <w:iCs/>
          <w:lang w:val="en-GB" w:eastAsia="en-US"/>
        </w:rPr>
        <w:t xml:space="preserve">Proposal </w:t>
      </w:r>
      <w:r w:rsidR="00ED6641">
        <w:rPr>
          <w:rFonts w:eastAsiaTheme="minorEastAsia"/>
          <w:b/>
          <w:bCs/>
          <w:i/>
          <w:iCs/>
          <w:lang w:val="en-GB" w:eastAsia="zh-CN"/>
        </w:rPr>
        <w:t>8</w:t>
      </w:r>
      <w:r w:rsidR="00ED6641">
        <w:rPr>
          <w:b/>
          <w:bCs/>
          <w:i/>
          <w:iCs/>
          <w:lang w:val="en-GB" w:eastAsia="en-US"/>
        </w:rPr>
        <w:t xml:space="preserve">. </w:t>
      </w:r>
      <w:r w:rsidR="00ED6641">
        <w:rPr>
          <w:b/>
          <w:bCs/>
          <w:i/>
          <w:iCs/>
          <w:lang w:eastAsia="en-US"/>
        </w:rPr>
        <w:t>Define and specify</w:t>
      </w:r>
      <w:r w:rsidR="00ED6641" w:rsidRPr="00A2101E">
        <w:rPr>
          <w:b/>
          <w:bCs/>
          <w:i/>
          <w:iCs/>
          <w:lang w:eastAsia="en-US"/>
        </w:rPr>
        <w:t xml:space="preserve"> the following enhancements of A-GNSS positioning</w:t>
      </w:r>
      <w:r w:rsidR="00ED6641">
        <w:rPr>
          <w:b/>
          <w:bCs/>
          <w:i/>
          <w:iCs/>
          <w:lang w:eastAsia="en-US"/>
        </w:rPr>
        <w:t xml:space="preserve"> in Rel-17 </w:t>
      </w:r>
      <w:r w:rsidR="00ED6641">
        <w:rPr>
          <w:rFonts w:eastAsiaTheme="minorEastAsia" w:hint="eastAsia"/>
          <w:b/>
          <w:bCs/>
          <w:i/>
          <w:iCs/>
          <w:lang w:eastAsia="zh-CN"/>
        </w:rPr>
        <w:t xml:space="preserve">NR </w:t>
      </w:r>
      <w:r w:rsidR="00ED6641">
        <w:rPr>
          <w:b/>
          <w:bCs/>
          <w:i/>
          <w:iCs/>
          <w:lang w:eastAsia="en-US"/>
        </w:rPr>
        <w:t>positioning enhancements WI</w:t>
      </w:r>
      <w:r w:rsidR="00ED6641" w:rsidRPr="00A2101E">
        <w:rPr>
          <w:b/>
          <w:bCs/>
          <w:i/>
          <w:iCs/>
          <w:lang w:eastAsia="en-US"/>
        </w:rPr>
        <w:t xml:space="preserve">:  </w:t>
      </w:r>
    </w:p>
    <w:p w14:paraId="50C55AE5" w14:textId="77777777" w:rsidR="00ED6641" w:rsidRPr="00A2101E" w:rsidRDefault="00ED6641" w:rsidP="00FE1969">
      <w:pPr>
        <w:pStyle w:val="ListParagraph"/>
        <w:numPr>
          <w:ilvl w:val="0"/>
          <w:numId w:val="44"/>
        </w:numPr>
        <w:rPr>
          <w:b/>
          <w:bCs/>
          <w:i/>
          <w:iCs/>
          <w:lang w:eastAsia="en-US"/>
        </w:rPr>
      </w:pPr>
      <w:r>
        <w:rPr>
          <w:b/>
          <w:bCs/>
          <w:i/>
          <w:iCs/>
          <w:lang w:eastAsia="en-US"/>
        </w:rPr>
        <w:t xml:space="preserve">the </w:t>
      </w:r>
      <w:r w:rsidRPr="00A2101E">
        <w:rPr>
          <w:b/>
          <w:bCs/>
          <w:i/>
          <w:iCs/>
          <w:lang w:eastAsia="en-US"/>
        </w:rPr>
        <w:t>support for BDS B2a signal</w:t>
      </w:r>
    </w:p>
    <w:p w14:paraId="3E3CF6A8" w14:textId="77777777" w:rsidR="00ED6641" w:rsidRPr="00A2101E" w:rsidRDefault="00ED6641" w:rsidP="00FE1969">
      <w:pPr>
        <w:pStyle w:val="ListParagraph"/>
        <w:numPr>
          <w:ilvl w:val="0"/>
          <w:numId w:val="44"/>
        </w:numPr>
        <w:jc w:val="both"/>
      </w:pPr>
      <w:r>
        <w:rPr>
          <w:b/>
          <w:bCs/>
          <w:i/>
          <w:iCs/>
          <w:lang w:eastAsia="en-US"/>
        </w:rPr>
        <w:t xml:space="preserve">the </w:t>
      </w:r>
      <w:r w:rsidRPr="00A2101E">
        <w:rPr>
          <w:b/>
          <w:bCs/>
          <w:i/>
          <w:iCs/>
          <w:lang w:eastAsia="en-US"/>
        </w:rPr>
        <w:t>support for BDS B3I signal</w:t>
      </w:r>
    </w:p>
    <w:p w14:paraId="43CF6159" w14:textId="77777777" w:rsidR="00ED6641" w:rsidRPr="007D66CC" w:rsidRDefault="00ED6641" w:rsidP="00FE1969">
      <w:pPr>
        <w:pStyle w:val="ListParagraph"/>
        <w:numPr>
          <w:ilvl w:val="0"/>
          <w:numId w:val="44"/>
        </w:numPr>
        <w:jc w:val="both"/>
      </w:pPr>
      <w:r>
        <w:rPr>
          <w:b/>
          <w:bCs/>
          <w:i/>
          <w:iCs/>
          <w:lang w:eastAsia="en-US"/>
        </w:rPr>
        <w:t>the</w:t>
      </w:r>
      <w:r w:rsidRPr="00A2101E">
        <w:rPr>
          <w:b/>
          <w:bCs/>
          <w:i/>
          <w:iCs/>
          <w:lang w:eastAsia="en-US"/>
        </w:rPr>
        <w:t xml:space="preserve"> support for </w:t>
      </w:r>
      <w:proofErr w:type="spellStart"/>
      <w:r w:rsidRPr="00A2101E">
        <w:rPr>
          <w:b/>
          <w:bCs/>
          <w:i/>
          <w:iCs/>
          <w:lang w:eastAsia="en-US"/>
        </w:rPr>
        <w:t>NavIC</w:t>
      </w:r>
      <w:proofErr w:type="spellEnd"/>
      <w:r w:rsidRPr="00A2101E">
        <w:rPr>
          <w:b/>
          <w:bCs/>
          <w:i/>
          <w:iCs/>
          <w:lang w:eastAsia="en-US"/>
        </w:rPr>
        <w:t xml:space="preserve"> to NR</w:t>
      </w:r>
    </w:p>
    <w:p w14:paraId="2CD2B26D" w14:textId="77777777" w:rsidR="00ED6641" w:rsidRPr="008269EE" w:rsidRDefault="00B62718" w:rsidP="008269EE">
      <w:pPr>
        <w:pStyle w:val="ListParagraph"/>
        <w:ind w:left="0"/>
        <w:rPr>
          <w:rFonts w:eastAsiaTheme="minorEastAsia"/>
          <w:b/>
          <w:bCs/>
          <w:i/>
          <w:iCs/>
          <w:lang w:val="en-GB" w:eastAsia="zh-CN"/>
        </w:rPr>
      </w:pPr>
      <w:r>
        <w:rPr>
          <w:lang w:eastAsia="en-US"/>
        </w:rPr>
        <w:fldChar w:fldCharType="end"/>
      </w:r>
      <w:r>
        <w:rPr>
          <w:lang w:eastAsia="en-US"/>
        </w:rPr>
        <w:fldChar w:fldCharType="begin"/>
      </w:r>
      <w:r>
        <w:rPr>
          <w:lang w:eastAsia="en-US"/>
        </w:rPr>
        <w:instrText xml:space="preserve"> REF p10 \h </w:instrText>
      </w:r>
      <w:r>
        <w:rPr>
          <w:lang w:eastAsia="en-US"/>
        </w:rPr>
      </w:r>
      <w:r>
        <w:rPr>
          <w:lang w:eastAsia="en-US"/>
        </w:rPr>
        <w:fldChar w:fldCharType="separate"/>
      </w:r>
      <w:r w:rsidR="00ED6641">
        <w:rPr>
          <w:b/>
          <w:bCs/>
          <w:i/>
          <w:iCs/>
          <w:lang w:val="en-GB" w:eastAsia="en-US"/>
        </w:rPr>
        <w:t xml:space="preserve">Proposal </w:t>
      </w:r>
      <w:r w:rsidR="00ED6641">
        <w:rPr>
          <w:rFonts w:eastAsiaTheme="minorEastAsia"/>
          <w:b/>
          <w:bCs/>
          <w:i/>
          <w:iCs/>
          <w:lang w:val="en-GB" w:eastAsia="zh-CN"/>
        </w:rPr>
        <w:t>9</w:t>
      </w:r>
      <w:r w:rsidR="00ED6641">
        <w:rPr>
          <w:b/>
          <w:bCs/>
          <w:i/>
          <w:iCs/>
          <w:lang w:val="en-GB" w:eastAsia="en-US"/>
        </w:rPr>
        <w:t xml:space="preserve">. </w:t>
      </w:r>
      <w:r w:rsidR="00ED6641">
        <w:rPr>
          <w:rFonts w:eastAsiaTheme="minorEastAsia" w:hint="eastAsia"/>
          <w:b/>
          <w:bCs/>
          <w:i/>
          <w:iCs/>
          <w:lang w:val="en-GB" w:eastAsia="zh-CN"/>
        </w:rPr>
        <w:t xml:space="preserve">TEI17 or a very small LTE WI </w:t>
      </w:r>
      <w:r w:rsidR="00ED6641">
        <w:rPr>
          <w:rFonts w:eastAsiaTheme="minorEastAsia"/>
          <w:b/>
          <w:bCs/>
          <w:i/>
          <w:iCs/>
          <w:lang w:val="en-GB" w:eastAsia="zh-CN"/>
        </w:rPr>
        <w:t>can be</w:t>
      </w:r>
      <w:r w:rsidR="00ED6641">
        <w:rPr>
          <w:rFonts w:eastAsiaTheme="minorEastAsia" w:hint="eastAsia"/>
          <w:b/>
          <w:bCs/>
          <w:i/>
          <w:iCs/>
          <w:lang w:val="en-GB" w:eastAsia="zh-CN"/>
        </w:rPr>
        <w:t xml:space="preserve"> used to introduce B2a and B3I signals in A-GNSS in LTE.</w:t>
      </w:r>
      <w:r w:rsidR="00ED6641" w:rsidRPr="008269EE">
        <w:rPr>
          <w:b/>
          <w:bCs/>
          <w:i/>
          <w:iCs/>
          <w:lang w:val="en-GB" w:eastAsia="en-US"/>
        </w:rPr>
        <w:t xml:space="preserve">  </w:t>
      </w:r>
    </w:p>
    <w:p w14:paraId="4A06345D" w14:textId="1ECCA31E" w:rsidR="004555E2" w:rsidRPr="004555E2" w:rsidRDefault="00B62718" w:rsidP="008706E7">
      <w:pPr>
        <w:pStyle w:val="ListParagraph"/>
        <w:ind w:left="0"/>
        <w:rPr>
          <w:lang w:eastAsia="en-US"/>
        </w:rPr>
      </w:pPr>
      <w:r>
        <w:rPr>
          <w:lang w:eastAsia="en-US"/>
        </w:rPr>
        <w:fldChar w:fldCharType="end"/>
      </w:r>
    </w:p>
    <w:p w14:paraId="26287768" w14:textId="77777777" w:rsidR="00F72D06" w:rsidRDefault="00F72D06" w:rsidP="00F72D06">
      <w:pPr>
        <w:pStyle w:val="3GPPHeading1"/>
        <w:tabs>
          <w:tab w:val="left" w:pos="972"/>
        </w:tabs>
        <w:spacing w:line="276" w:lineRule="auto"/>
      </w:pPr>
      <w:bookmarkStart w:id="31" w:name="_Toc54552971"/>
      <w:bookmarkStart w:id="32" w:name="_Toc54553093"/>
      <w:r>
        <w:t>References</w:t>
      </w:r>
      <w:bookmarkEnd w:id="28"/>
      <w:bookmarkEnd w:id="29"/>
      <w:bookmarkEnd w:id="31"/>
      <w:bookmarkEnd w:id="32"/>
    </w:p>
    <w:p w14:paraId="797985FA" w14:textId="77777777" w:rsidR="00F72D06" w:rsidRDefault="00F72D06" w:rsidP="00E7159C">
      <w:pPr>
        <w:pStyle w:val="ListParagraph"/>
        <w:numPr>
          <w:ilvl w:val="0"/>
          <w:numId w:val="31"/>
        </w:numPr>
      </w:pPr>
      <w:r w:rsidRPr="008303BE">
        <w:t>RP-193237</w:t>
      </w:r>
      <w:r>
        <w:t>,</w:t>
      </w:r>
      <w:r w:rsidRPr="008303BE">
        <w:t xml:space="preserve"> "new SID on NR Positioning Enhancements"</w:t>
      </w:r>
      <w:r>
        <w:t>, Qualcomm</w:t>
      </w:r>
    </w:p>
    <w:p w14:paraId="4615C6AD" w14:textId="77777777" w:rsidR="00F72D06" w:rsidRDefault="00F72D06" w:rsidP="00E7159C">
      <w:pPr>
        <w:pStyle w:val="ListParagraph"/>
        <w:numPr>
          <w:ilvl w:val="0"/>
          <w:numId w:val="31"/>
        </w:numPr>
      </w:pPr>
      <w:r>
        <w:t>RP-202094, “Revised SID: Study on NR Positioning Enhancements”, CATT, Intel</w:t>
      </w:r>
    </w:p>
    <w:p w14:paraId="0B24756D" w14:textId="7430F460" w:rsidR="00F72D06" w:rsidRDefault="00F72D06" w:rsidP="00E7159C">
      <w:pPr>
        <w:pStyle w:val="ListParagraph"/>
        <w:numPr>
          <w:ilvl w:val="0"/>
          <w:numId w:val="31"/>
        </w:numPr>
      </w:pPr>
      <w:r w:rsidRPr="00971F55">
        <w:t>RP-2</w:t>
      </w:r>
      <w:r w:rsidR="00DD788D" w:rsidRPr="00971F55">
        <w:t>1</w:t>
      </w:r>
      <w:r w:rsidR="00D75D3A" w:rsidRPr="00971F55">
        <w:t>0585</w:t>
      </w:r>
      <w:r>
        <w:t>, “</w:t>
      </w:r>
      <w:r w:rsidRPr="00796449">
        <w:t>Status Report for SI: Study on NR positioning enhancements</w:t>
      </w:r>
      <w:r>
        <w:t>”, CATT (RAN1)</w:t>
      </w:r>
    </w:p>
    <w:p w14:paraId="22A8ADA2" w14:textId="331F1C6B" w:rsidR="00313BE1" w:rsidRDefault="00313BE1" w:rsidP="00313BE1">
      <w:pPr>
        <w:pStyle w:val="ListParagraph"/>
        <w:numPr>
          <w:ilvl w:val="0"/>
          <w:numId w:val="31"/>
        </w:numPr>
      </w:pPr>
      <w:r w:rsidRPr="00313BE1">
        <w:t>R1-2102267</w:t>
      </w:r>
      <w:r>
        <w:t>, “</w:t>
      </w:r>
      <w:r w:rsidRPr="00313BE1">
        <w:t>TR 38.857 v1</w:t>
      </w:r>
      <w:r w:rsidR="001D4468">
        <w:t>.</w:t>
      </w:r>
      <w:r w:rsidRPr="00313BE1">
        <w:t>1</w:t>
      </w:r>
      <w:r w:rsidR="001D4468">
        <w:t>.</w:t>
      </w:r>
      <w:r w:rsidRPr="00313BE1">
        <w:t>0: Study on NR positioning enhancements</w:t>
      </w:r>
      <w:r>
        <w:t>"</w:t>
      </w:r>
      <w:r w:rsidRPr="00313BE1">
        <w:t>, Ericsson</w:t>
      </w:r>
    </w:p>
    <w:p w14:paraId="4D0161DD" w14:textId="2AAA4128" w:rsidR="00313BE1" w:rsidRDefault="00896BDA" w:rsidP="00E7159C">
      <w:pPr>
        <w:pStyle w:val="ListParagraph"/>
        <w:numPr>
          <w:ilvl w:val="0"/>
          <w:numId w:val="31"/>
        </w:numPr>
      </w:pPr>
      <w:r>
        <w:t>RP-</w:t>
      </w:r>
      <w:r w:rsidRPr="00896BDA">
        <w:t>202900</w:t>
      </w:r>
      <w:r>
        <w:t>, “</w:t>
      </w:r>
      <w:r w:rsidRPr="00896BDA">
        <w:t>New WID on NR Positioning Enhancements</w:t>
      </w:r>
      <w:r>
        <w:t xml:space="preserve">”, </w:t>
      </w:r>
      <w:r w:rsidRPr="00896BDA">
        <w:t>CATT, Intel Corporation, Ericsson</w:t>
      </w:r>
    </w:p>
    <w:sectPr w:rsidR="00313BE1" w:rsidSect="0095592B">
      <w:footnotePr>
        <w:numRestart w:val="eachSect"/>
      </w:footnotePr>
      <w:pgSz w:w="12240" w:h="15840"/>
      <w:pgMar w:top="1440" w:right="1080" w:bottom="1440" w:left="108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8EBB5" w14:textId="77777777" w:rsidR="00C0246D" w:rsidRDefault="00C0246D" w:rsidP="00547298">
      <w:pPr>
        <w:spacing w:after="0" w:line="240" w:lineRule="auto"/>
      </w:pPr>
      <w:r>
        <w:separator/>
      </w:r>
    </w:p>
  </w:endnote>
  <w:endnote w:type="continuationSeparator" w:id="0">
    <w:p w14:paraId="23FFFFE1" w14:textId="77777777" w:rsidR="00C0246D" w:rsidRDefault="00C0246D" w:rsidP="0054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356D2" w14:textId="77777777" w:rsidR="00C0246D" w:rsidRDefault="00C0246D" w:rsidP="00547298">
      <w:pPr>
        <w:spacing w:after="0" w:line="240" w:lineRule="auto"/>
      </w:pPr>
      <w:r>
        <w:separator/>
      </w:r>
    </w:p>
  </w:footnote>
  <w:footnote w:type="continuationSeparator" w:id="0">
    <w:p w14:paraId="7318434E" w14:textId="77777777" w:rsidR="00C0246D" w:rsidRDefault="00C0246D" w:rsidP="00547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1345D9C"/>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52B8E60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D12A6"/>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51594C"/>
    <w:multiLevelType w:val="hybridMultilevel"/>
    <w:tmpl w:val="005E6764"/>
    <w:lvl w:ilvl="0" w:tplc="04090001">
      <w:start w:val="1"/>
      <w:numFmt w:val="bullet"/>
      <w:lvlText w:val=""/>
      <w:lvlJc w:val="left"/>
      <w:pPr>
        <w:ind w:left="721" w:hanging="360"/>
      </w:pPr>
      <w:rPr>
        <w:rFonts w:ascii="Symbol" w:hAnsi="Symbol" w:hint="default"/>
      </w:rPr>
    </w:lvl>
    <w:lvl w:ilvl="1" w:tplc="40090003">
      <w:start w:val="1"/>
      <w:numFmt w:val="bullet"/>
      <w:lvlText w:val="o"/>
      <w:lvlJc w:val="left"/>
      <w:pPr>
        <w:ind w:left="1441" w:hanging="360"/>
      </w:pPr>
      <w:rPr>
        <w:rFonts w:ascii="Courier New" w:hAnsi="Courier New" w:cs="Courier New" w:hint="default"/>
      </w:rPr>
    </w:lvl>
    <w:lvl w:ilvl="2" w:tplc="40090005" w:tentative="1">
      <w:start w:val="1"/>
      <w:numFmt w:val="bullet"/>
      <w:lvlText w:val=""/>
      <w:lvlJc w:val="left"/>
      <w:pPr>
        <w:ind w:left="2161" w:hanging="360"/>
      </w:pPr>
      <w:rPr>
        <w:rFonts w:ascii="Wingdings" w:hAnsi="Wingdings" w:hint="default"/>
      </w:rPr>
    </w:lvl>
    <w:lvl w:ilvl="3" w:tplc="40090001" w:tentative="1">
      <w:start w:val="1"/>
      <w:numFmt w:val="bullet"/>
      <w:lvlText w:val=""/>
      <w:lvlJc w:val="left"/>
      <w:pPr>
        <w:ind w:left="2881" w:hanging="360"/>
      </w:pPr>
      <w:rPr>
        <w:rFonts w:ascii="Symbol" w:hAnsi="Symbol" w:hint="default"/>
      </w:rPr>
    </w:lvl>
    <w:lvl w:ilvl="4" w:tplc="40090003" w:tentative="1">
      <w:start w:val="1"/>
      <w:numFmt w:val="bullet"/>
      <w:lvlText w:val="o"/>
      <w:lvlJc w:val="left"/>
      <w:pPr>
        <w:ind w:left="3601" w:hanging="360"/>
      </w:pPr>
      <w:rPr>
        <w:rFonts w:ascii="Courier New" w:hAnsi="Courier New" w:cs="Courier New" w:hint="default"/>
      </w:rPr>
    </w:lvl>
    <w:lvl w:ilvl="5" w:tplc="40090005" w:tentative="1">
      <w:start w:val="1"/>
      <w:numFmt w:val="bullet"/>
      <w:lvlText w:val=""/>
      <w:lvlJc w:val="left"/>
      <w:pPr>
        <w:ind w:left="4321" w:hanging="360"/>
      </w:pPr>
      <w:rPr>
        <w:rFonts w:ascii="Wingdings" w:hAnsi="Wingdings" w:hint="default"/>
      </w:rPr>
    </w:lvl>
    <w:lvl w:ilvl="6" w:tplc="40090001" w:tentative="1">
      <w:start w:val="1"/>
      <w:numFmt w:val="bullet"/>
      <w:lvlText w:val=""/>
      <w:lvlJc w:val="left"/>
      <w:pPr>
        <w:ind w:left="5041" w:hanging="360"/>
      </w:pPr>
      <w:rPr>
        <w:rFonts w:ascii="Symbol" w:hAnsi="Symbol" w:hint="default"/>
      </w:rPr>
    </w:lvl>
    <w:lvl w:ilvl="7" w:tplc="40090003" w:tentative="1">
      <w:start w:val="1"/>
      <w:numFmt w:val="bullet"/>
      <w:lvlText w:val="o"/>
      <w:lvlJc w:val="left"/>
      <w:pPr>
        <w:ind w:left="5761" w:hanging="360"/>
      </w:pPr>
      <w:rPr>
        <w:rFonts w:ascii="Courier New" w:hAnsi="Courier New" w:cs="Courier New" w:hint="default"/>
      </w:rPr>
    </w:lvl>
    <w:lvl w:ilvl="8" w:tplc="40090005" w:tentative="1">
      <w:start w:val="1"/>
      <w:numFmt w:val="bullet"/>
      <w:lvlText w:val=""/>
      <w:lvlJc w:val="left"/>
      <w:pPr>
        <w:ind w:left="6481" w:hanging="360"/>
      </w:pPr>
      <w:rPr>
        <w:rFonts w:ascii="Wingdings" w:hAnsi="Wingdings" w:hint="default"/>
      </w:rPr>
    </w:lvl>
  </w:abstractNum>
  <w:abstractNum w:abstractNumId="1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94678EA"/>
    <w:multiLevelType w:val="multilevel"/>
    <w:tmpl w:val="52B8E60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2A4103"/>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60566D8"/>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CB0BFE"/>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521464"/>
    <w:multiLevelType w:val="hybridMultilevel"/>
    <w:tmpl w:val="849E2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35"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582A03"/>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9C7476"/>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6"/>
  </w:num>
  <w:num w:numId="4">
    <w:abstractNumId w:val="4"/>
  </w:num>
  <w:num w:numId="5">
    <w:abstractNumId w:val="45"/>
  </w:num>
  <w:num w:numId="6">
    <w:abstractNumId w:val="9"/>
  </w:num>
  <w:num w:numId="7">
    <w:abstractNumId w:val="18"/>
  </w:num>
  <w:num w:numId="8">
    <w:abstractNumId w:val="15"/>
  </w:num>
  <w:num w:numId="9">
    <w:abstractNumId w:val="1"/>
  </w:num>
  <w:num w:numId="10">
    <w:abstractNumId w:val="19"/>
  </w:num>
  <w:num w:numId="11">
    <w:abstractNumId w:val="27"/>
  </w:num>
  <w:num w:numId="12">
    <w:abstractNumId w:val="37"/>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2"/>
  </w:num>
  <w:num w:numId="16">
    <w:abstractNumId w:val="10"/>
  </w:num>
  <w:num w:numId="17">
    <w:abstractNumId w:val="6"/>
  </w:num>
  <w:num w:numId="18">
    <w:abstractNumId w:val="3"/>
  </w:num>
  <w:num w:numId="19">
    <w:abstractNumId w:val="41"/>
  </w:num>
  <w:num w:numId="20">
    <w:abstractNumId w:val="31"/>
  </w:num>
  <w:num w:numId="21">
    <w:abstractNumId w:val="14"/>
  </w:num>
  <w:num w:numId="22">
    <w:abstractNumId w:val="33"/>
  </w:num>
  <w:num w:numId="23">
    <w:abstractNumId w:val="39"/>
  </w:num>
  <w:num w:numId="24">
    <w:abstractNumId w:val="12"/>
  </w:num>
  <w:num w:numId="25">
    <w:abstractNumId w:val="28"/>
  </w:num>
  <w:num w:numId="26">
    <w:abstractNumId w:val="29"/>
  </w:num>
  <w:num w:numId="27">
    <w:abstractNumId w:val="44"/>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1"/>
  </w:num>
  <w:num w:numId="30">
    <w:abstractNumId w:val="17"/>
  </w:num>
  <w:num w:numId="31">
    <w:abstractNumId w:val="34"/>
  </w:num>
  <w:num w:numId="32">
    <w:abstractNumId w:val="26"/>
  </w:num>
  <w:num w:numId="33">
    <w:abstractNumId w:val="11"/>
  </w:num>
  <w:num w:numId="34">
    <w:abstractNumId w:val="46"/>
  </w:num>
  <w:num w:numId="35">
    <w:abstractNumId w:val="13"/>
  </w:num>
  <w:num w:numId="36">
    <w:abstractNumId w:val="5"/>
  </w:num>
  <w:num w:numId="37">
    <w:abstractNumId w:val="30"/>
  </w:num>
  <w:num w:numId="38">
    <w:abstractNumId w:val="8"/>
  </w:num>
  <w:num w:numId="39">
    <w:abstractNumId w:val="40"/>
  </w:num>
  <w:num w:numId="40">
    <w:abstractNumId w:val="7"/>
  </w:num>
  <w:num w:numId="41">
    <w:abstractNumId w:val="25"/>
  </w:num>
  <w:num w:numId="42">
    <w:abstractNumId w:val="23"/>
  </w:num>
  <w:num w:numId="43">
    <w:abstractNumId w:val="2"/>
  </w:num>
  <w:num w:numId="44">
    <w:abstractNumId w:val="42"/>
  </w:num>
  <w:num w:numId="45">
    <w:abstractNumId w:val="20"/>
  </w:num>
  <w:num w:numId="46">
    <w:abstractNumId w:val="43"/>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GsBQD+jyO5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6EF"/>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558"/>
    <w:rsid w:val="00010F37"/>
    <w:rsid w:val="00010FAF"/>
    <w:rsid w:val="00010FCA"/>
    <w:rsid w:val="0001107A"/>
    <w:rsid w:val="00011290"/>
    <w:rsid w:val="000118E0"/>
    <w:rsid w:val="0001190C"/>
    <w:rsid w:val="0001191D"/>
    <w:rsid w:val="00011B93"/>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1C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83"/>
    <w:rsid w:val="00030FDB"/>
    <w:rsid w:val="0003133B"/>
    <w:rsid w:val="000313D9"/>
    <w:rsid w:val="00031496"/>
    <w:rsid w:val="000314F2"/>
    <w:rsid w:val="00032402"/>
    <w:rsid w:val="0003242C"/>
    <w:rsid w:val="0003250E"/>
    <w:rsid w:val="00032B32"/>
    <w:rsid w:val="00032DB5"/>
    <w:rsid w:val="00032E4F"/>
    <w:rsid w:val="00032EAC"/>
    <w:rsid w:val="00033036"/>
    <w:rsid w:val="00033394"/>
    <w:rsid w:val="00033BC0"/>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D4"/>
    <w:rsid w:val="00037D1D"/>
    <w:rsid w:val="00037F76"/>
    <w:rsid w:val="0004000B"/>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809"/>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AB4"/>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E36"/>
    <w:rsid w:val="00090F55"/>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8BD"/>
    <w:rsid w:val="000958F9"/>
    <w:rsid w:val="00095955"/>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B3B"/>
    <w:rsid w:val="000A2C42"/>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813"/>
    <w:rsid w:val="000A7A63"/>
    <w:rsid w:val="000A7E51"/>
    <w:rsid w:val="000A7F0F"/>
    <w:rsid w:val="000B015C"/>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B5D"/>
    <w:rsid w:val="000B2C96"/>
    <w:rsid w:val="000B2EFC"/>
    <w:rsid w:val="000B2F72"/>
    <w:rsid w:val="000B2F9D"/>
    <w:rsid w:val="000B3226"/>
    <w:rsid w:val="000B3250"/>
    <w:rsid w:val="000B3256"/>
    <w:rsid w:val="000B364C"/>
    <w:rsid w:val="000B3869"/>
    <w:rsid w:val="000B3B24"/>
    <w:rsid w:val="000B3B91"/>
    <w:rsid w:val="000B3EAB"/>
    <w:rsid w:val="000B3EE1"/>
    <w:rsid w:val="000B3F3B"/>
    <w:rsid w:val="000B4103"/>
    <w:rsid w:val="000B42AC"/>
    <w:rsid w:val="000B45B5"/>
    <w:rsid w:val="000B4B82"/>
    <w:rsid w:val="000B4D9C"/>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5C"/>
    <w:rsid w:val="000C5775"/>
    <w:rsid w:val="000C5A6F"/>
    <w:rsid w:val="000C5B5D"/>
    <w:rsid w:val="000C5D3E"/>
    <w:rsid w:val="000C5D7B"/>
    <w:rsid w:val="000C61AB"/>
    <w:rsid w:val="000C6486"/>
    <w:rsid w:val="000C6843"/>
    <w:rsid w:val="000C6A3F"/>
    <w:rsid w:val="000C6A8D"/>
    <w:rsid w:val="000C6B94"/>
    <w:rsid w:val="000C72E2"/>
    <w:rsid w:val="000C737B"/>
    <w:rsid w:val="000C7387"/>
    <w:rsid w:val="000C76C8"/>
    <w:rsid w:val="000C77B8"/>
    <w:rsid w:val="000C7ACE"/>
    <w:rsid w:val="000C7B03"/>
    <w:rsid w:val="000C7B59"/>
    <w:rsid w:val="000C7BEA"/>
    <w:rsid w:val="000D00D7"/>
    <w:rsid w:val="000D0119"/>
    <w:rsid w:val="000D03C5"/>
    <w:rsid w:val="000D03C6"/>
    <w:rsid w:val="000D091C"/>
    <w:rsid w:val="000D0D66"/>
    <w:rsid w:val="000D0F96"/>
    <w:rsid w:val="000D0FFB"/>
    <w:rsid w:val="000D102A"/>
    <w:rsid w:val="000D104A"/>
    <w:rsid w:val="000D1092"/>
    <w:rsid w:val="000D13FE"/>
    <w:rsid w:val="000D140F"/>
    <w:rsid w:val="000D152E"/>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563"/>
    <w:rsid w:val="000E569D"/>
    <w:rsid w:val="000E5767"/>
    <w:rsid w:val="000E5859"/>
    <w:rsid w:val="000E58BB"/>
    <w:rsid w:val="000E63D5"/>
    <w:rsid w:val="000E67DD"/>
    <w:rsid w:val="000E6DC5"/>
    <w:rsid w:val="000E6EF5"/>
    <w:rsid w:val="000E71B6"/>
    <w:rsid w:val="000E72E1"/>
    <w:rsid w:val="000E79A2"/>
    <w:rsid w:val="000E7C4A"/>
    <w:rsid w:val="000E7DAB"/>
    <w:rsid w:val="000E7DC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3B5C"/>
    <w:rsid w:val="000F404D"/>
    <w:rsid w:val="000F42A0"/>
    <w:rsid w:val="000F42DE"/>
    <w:rsid w:val="000F43F8"/>
    <w:rsid w:val="000F4580"/>
    <w:rsid w:val="000F492D"/>
    <w:rsid w:val="000F4A2E"/>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6F4"/>
    <w:rsid w:val="0010272B"/>
    <w:rsid w:val="00102763"/>
    <w:rsid w:val="0010283D"/>
    <w:rsid w:val="00102B6B"/>
    <w:rsid w:val="00102BD8"/>
    <w:rsid w:val="00102FDC"/>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DF4"/>
    <w:rsid w:val="00110FC9"/>
    <w:rsid w:val="001113F9"/>
    <w:rsid w:val="00111B52"/>
    <w:rsid w:val="00111B9F"/>
    <w:rsid w:val="00111C5F"/>
    <w:rsid w:val="00111C93"/>
    <w:rsid w:val="00111CF7"/>
    <w:rsid w:val="00111E14"/>
    <w:rsid w:val="00111F6E"/>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4DB2"/>
    <w:rsid w:val="001153A1"/>
    <w:rsid w:val="001159F9"/>
    <w:rsid w:val="00115E7E"/>
    <w:rsid w:val="00115FB6"/>
    <w:rsid w:val="001160EC"/>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88"/>
    <w:rsid w:val="00126CC1"/>
    <w:rsid w:val="00126D72"/>
    <w:rsid w:val="00126EB6"/>
    <w:rsid w:val="00126F7F"/>
    <w:rsid w:val="001271F1"/>
    <w:rsid w:val="001278B6"/>
    <w:rsid w:val="00127BA7"/>
    <w:rsid w:val="00127C6B"/>
    <w:rsid w:val="00127DD2"/>
    <w:rsid w:val="0013006F"/>
    <w:rsid w:val="001302D0"/>
    <w:rsid w:val="00130369"/>
    <w:rsid w:val="00130397"/>
    <w:rsid w:val="001303A3"/>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8F4"/>
    <w:rsid w:val="001469F0"/>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5F"/>
    <w:rsid w:val="00151F68"/>
    <w:rsid w:val="00152220"/>
    <w:rsid w:val="00152C26"/>
    <w:rsid w:val="00152EE2"/>
    <w:rsid w:val="00152F31"/>
    <w:rsid w:val="00153234"/>
    <w:rsid w:val="0015328D"/>
    <w:rsid w:val="001532CE"/>
    <w:rsid w:val="001533A7"/>
    <w:rsid w:val="001535A1"/>
    <w:rsid w:val="001535C4"/>
    <w:rsid w:val="00153721"/>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FD1"/>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3FC"/>
    <w:rsid w:val="001654F7"/>
    <w:rsid w:val="0016554C"/>
    <w:rsid w:val="001656E0"/>
    <w:rsid w:val="00165829"/>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95"/>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56"/>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04B"/>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D2C"/>
    <w:rsid w:val="00183FC3"/>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4E7"/>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06C"/>
    <w:rsid w:val="001B7235"/>
    <w:rsid w:val="001B775B"/>
    <w:rsid w:val="001B77FD"/>
    <w:rsid w:val="001B7A46"/>
    <w:rsid w:val="001B7A53"/>
    <w:rsid w:val="001B7B6F"/>
    <w:rsid w:val="001B7C21"/>
    <w:rsid w:val="001B7D14"/>
    <w:rsid w:val="001B7DCC"/>
    <w:rsid w:val="001C00E6"/>
    <w:rsid w:val="001C0333"/>
    <w:rsid w:val="001C056F"/>
    <w:rsid w:val="001C0897"/>
    <w:rsid w:val="001C0A54"/>
    <w:rsid w:val="001C0B0F"/>
    <w:rsid w:val="001C0D9F"/>
    <w:rsid w:val="001C13DD"/>
    <w:rsid w:val="001C146B"/>
    <w:rsid w:val="001C18AC"/>
    <w:rsid w:val="001C1DD1"/>
    <w:rsid w:val="001C2802"/>
    <w:rsid w:val="001C3541"/>
    <w:rsid w:val="001C3566"/>
    <w:rsid w:val="001C38E9"/>
    <w:rsid w:val="001C3931"/>
    <w:rsid w:val="001C413E"/>
    <w:rsid w:val="001C431D"/>
    <w:rsid w:val="001C4BA7"/>
    <w:rsid w:val="001C4C73"/>
    <w:rsid w:val="001C4DB6"/>
    <w:rsid w:val="001C54E3"/>
    <w:rsid w:val="001C55BF"/>
    <w:rsid w:val="001C5667"/>
    <w:rsid w:val="001C5893"/>
    <w:rsid w:val="001C5BFB"/>
    <w:rsid w:val="001C5CE1"/>
    <w:rsid w:val="001C6294"/>
    <w:rsid w:val="001C630A"/>
    <w:rsid w:val="001C651A"/>
    <w:rsid w:val="001C653A"/>
    <w:rsid w:val="001C674C"/>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468"/>
    <w:rsid w:val="001D4878"/>
    <w:rsid w:val="001D5214"/>
    <w:rsid w:val="001D54BD"/>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7B7"/>
    <w:rsid w:val="001E5A0A"/>
    <w:rsid w:val="001E5B85"/>
    <w:rsid w:val="001E5D6E"/>
    <w:rsid w:val="001E5F36"/>
    <w:rsid w:val="001E628D"/>
    <w:rsid w:val="001E632B"/>
    <w:rsid w:val="001E6555"/>
    <w:rsid w:val="001E667A"/>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CB4"/>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38B"/>
    <w:rsid w:val="002306C1"/>
    <w:rsid w:val="00230767"/>
    <w:rsid w:val="00230943"/>
    <w:rsid w:val="002309C4"/>
    <w:rsid w:val="00230D59"/>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263"/>
    <w:rsid w:val="0024233F"/>
    <w:rsid w:val="00242346"/>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BF1"/>
    <w:rsid w:val="00260F59"/>
    <w:rsid w:val="0026118F"/>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81E"/>
    <w:rsid w:val="00264844"/>
    <w:rsid w:val="002649F0"/>
    <w:rsid w:val="00264AEB"/>
    <w:rsid w:val="00264B68"/>
    <w:rsid w:val="00264E24"/>
    <w:rsid w:val="00264FC7"/>
    <w:rsid w:val="00265392"/>
    <w:rsid w:val="002653A6"/>
    <w:rsid w:val="00265BD1"/>
    <w:rsid w:val="00265C2D"/>
    <w:rsid w:val="002660F8"/>
    <w:rsid w:val="0026614A"/>
    <w:rsid w:val="002661B0"/>
    <w:rsid w:val="002661D2"/>
    <w:rsid w:val="00266340"/>
    <w:rsid w:val="0026648C"/>
    <w:rsid w:val="002664C8"/>
    <w:rsid w:val="00266753"/>
    <w:rsid w:val="002668A1"/>
    <w:rsid w:val="002668B3"/>
    <w:rsid w:val="002668DA"/>
    <w:rsid w:val="002670D0"/>
    <w:rsid w:val="002673B6"/>
    <w:rsid w:val="0026769A"/>
    <w:rsid w:val="00267740"/>
    <w:rsid w:val="002679A7"/>
    <w:rsid w:val="00267D30"/>
    <w:rsid w:val="00267D8A"/>
    <w:rsid w:val="00267EEE"/>
    <w:rsid w:val="00267F73"/>
    <w:rsid w:val="002700C1"/>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179"/>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58"/>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56"/>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A75"/>
    <w:rsid w:val="002B6ED9"/>
    <w:rsid w:val="002B6F0C"/>
    <w:rsid w:val="002B7089"/>
    <w:rsid w:val="002B7219"/>
    <w:rsid w:val="002B72C7"/>
    <w:rsid w:val="002B774D"/>
    <w:rsid w:val="002B7897"/>
    <w:rsid w:val="002B7DC1"/>
    <w:rsid w:val="002B7DF5"/>
    <w:rsid w:val="002C0070"/>
    <w:rsid w:val="002C017B"/>
    <w:rsid w:val="002C0327"/>
    <w:rsid w:val="002C050A"/>
    <w:rsid w:val="002C059A"/>
    <w:rsid w:val="002C05EB"/>
    <w:rsid w:val="002C06FE"/>
    <w:rsid w:val="002C07D2"/>
    <w:rsid w:val="002C098A"/>
    <w:rsid w:val="002C0B87"/>
    <w:rsid w:val="002C1178"/>
    <w:rsid w:val="002C1202"/>
    <w:rsid w:val="002C160A"/>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22D"/>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0B"/>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D22"/>
    <w:rsid w:val="002F3D75"/>
    <w:rsid w:val="002F3E62"/>
    <w:rsid w:val="002F3F53"/>
    <w:rsid w:val="002F3F9F"/>
    <w:rsid w:val="002F41EF"/>
    <w:rsid w:val="002F42B0"/>
    <w:rsid w:val="002F43E9"/>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EE3"/>
    <w:rsid w:val="002F7F18"/>
    <w:rsid w:val="00300147"/>
    <w:rsid w:val="003001FD"/>
    <w:rsid w:val="00300259"/>
    <w:rsid w:val="003003E4"/>
    <w:rsid w:val="003004B4"/>
    <w:rsid w:val="00300739"/>
    <w:rsid w:val="00300D42"/>
    <w:rsid w:val="00300FF3"/>
    <w:rsid w:val="00301008"/>
    <w:rsid w:val="00301AF7"/>
    <w:rsid w:val="00301B81"/>
    <w:rsid w:val="00301C17"/>
    <w:rsid w:val="00301C1D"/>
    <w:rsid w:val="00302062"/>
    <w:rsid w:val="00302691"/>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6E6F"/>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2D5E"/>
    <w:rsid w:val="0031330B"/>
    <w:rsid w:val="00313694"/>
    <w:rsid w:val="00313ADB"/>
    <w:rsid w:val="00313BD5"/>
    <w:rsid w:val="00313BE1"/>
    <w:rsid w:val="0031424A"/>
    <w:rsid w:val="00314516"/>
    <w:rsid w:val="003147FF"/>
    <w:rsid w:val="003148B7"/>
    <w:rsid w:val="00314C56"/>
    <w:rsid w:val="00314CC3"/>
    <w:rsid w:val="00314DAE"/>
    <w:rsid w:val="00314F21"/>
    <w:rsid w:val="00314F3C"/>
    <w:rsid w:val="00314FCA"/>
    <w:rsid w:val="0031521A"/>
    <w:rsid w:val="00315244"/>
    <w:rsid w:val="00315397"/>
    <w:rsid w:val="00315510"/>
    <w:rsid w:val="0031586E"/>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9BE"/>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3FF"/>
    <w:rsid w:val="0033341E"/>
    <w:rsid w:val="003335BB"/>
    <w:rsid w:val="003337B8"/>
    <w:rsid w:val="00333811"/>
    <w:rsid w:val="003338F0"/>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D0B"/>
    <w:rsid w:val="00352E52"/>
    <w:rsid w:val="003532FD"/>
    <w:rsid w:val="00353495"/>
    <w:rsid w:val="00353A50"/>
    <w:rsid w:val="00353D1F"/>
    <w:rsid w:val="00353FA1"/>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D5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20"/>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B6B"/>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6DE6"/>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01D"/>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4FE"/>
    <w:rsid w:val="003C3801"/>
    <w:rsid w:val="003C39BE"/>
    <w:rsid w:val="003C3D53"/>
    <w:rsid w:val="003C3E9A"/>
    <w:rsid w:val="003C3FE5"/>
    <w:rsid w:val="003C4C9C"/>
    <w:rsid w:val="003C4E49"/>
    <w:rsid w:val="003C5175"/>
    <w:rsid w:val="003C51AE"/>
    <w:rsid w:val="003C51EC"/>
    <w:rsid w:val="003C55C1"/>
    <w:rsid w:val="003C5753"/>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74"/>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54B"/>
    <w:rsid w:val="004115D1"/>
    <w:rsid w:val="00411C30"/>
    <w:rsid w:val="00411D9A"/>
    <w:rsid w:val="00412873"/>
    <w:rsid w:val="00412A3A"/>
    <w:rsid w:val="00412BD5"/>
    <w:rsid w:val="004131A8"/>
    <w:rsid w:val="004131C1"/>
    <w:rsid w:val="00413297"/>
    <w:rsid w:val="00413661"/>
    <w:rsid w:val="004138D5"/>
    <w:rsid w:val="00413BC0"/>
    <w:rsid w:val="00413CA5"/>
    <w:rsid w:val="00413D1F"/>
    <w:rsid w:val="00413E90"/>
    <w:rsid w:val="004142E8"/>
    <w:rsid w:val="00414BBB"/>
    <w:rsid w:val="00414D7E"/>
    <w:rsid w:val="00414EDC"/>
    <w:rsid w:val="00415055"/>
    <w:rsid w:val="004151A1"/>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8D6"/>
    <w:rsid w:val="00417C00"/>
    <w:rsid w:val="00420630"/>
    <w:rsid w:val="00420810"/>
    <w:rsid w:val="0042085A"/>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15A"/>
    <w:rsid w:val="00427499"/>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4FC"/>
    <w:rsid w:val="00441702"/>
    <w:rsid w:val="00441744"/>
    <w:rsid w:val="00441D03"/>
    <w:rsid w:val="00441E28"/>
    <w:rsid w:val="004420EC"/>
    <w:rsid w:val="00442A07"/>
    <w:rsid w:val="00442C3E"/>
    <w:rsid w:val="00442C5C"/>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5E2"/>
    <w:rsid w:val="0045569B"/>
    <w:rsid w:val="00455992"/>
    <w:rsid w:val="00455A1F"/>
    <w:rsid w:val="004561AB"/>
    <w:rsid w:val="004564ED"/>
    <w:rsid w:val="0045667D"/>
    <w:rsid w:val="004566A0"/>
    <w:rsid w:val="00456819"/>
    <w:rsid w:val="004568D5"/>
    <w:rsid w:val="00456BF9"/>
    <w:rsid w:val="004570C8"/>
    <w:rsid w:val="00457398"/>
    <w:rsid w:val="00457503"/>
    <w:rsid w:val="00457653"/>
    <w:rsid w:val="00457905"/>
    <w:rsid w:val="00457965"/>
    <w:rsid w:val="004579DD"/>
    <w:rsid w:val="00457BB1"/>
    <w:rsid w:val="00457C1D"/>
    <w:rsid w:val="00457CB0"/>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5FC"/>
    <w:rsid w:val="00462788"/>
    <w:rsid w:val="00462A54"/>
    <w:rsid w:val="00462B6F"/>
    <w:rsid w:val="00462D9D"/>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56B"/>
    <w:rsid w:val="004729AC"/>
    <w:rsid w:val="0047339C"/>
    <w:rsid w:val="00473427"/>
    <w:rsid w:val="004734C5"/>
    <w:rsid w:val="004737C3"/>
    <w:rsid w:val="00473E7D"/>
    <w:rsid w:val="00473F13"/>
    <w:rsid w:val="00473F41"/>
    <w:rsid w:val="00473FEA"/>
    <w:rsid w:val="004741B0"/>
    <w:rsid w:val="00474252"/>
    <w:rsid w:val="004745C2"/>
    <w:rsid w:val="0047476D"/>
    <w:rsid w:val="00474998"/>
    <w:rsid w:val="004749E9"/>
    <w:rsid w:val="00474A11"/>
    <w:rsid w:val="00474CCC"/>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E84"/>
    <w:rsid w:val="004830FC"/>
    <w:rsid w:val="00483226"/>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CE2"/>
    <w:rsid w:val="00490D58"/>
    <w:rsid w:val="00491063"/>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040"/>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6008"/>
    <w:rsid w:val="0049601C"/>
    <w:rsid w:val="0049645D"/>
    <w:rsid w:val="00496765"/>
    <w:rsid w:val="00496CA1"/>
    <w:rsid w:val="00497069"/>
    <w:rsid w:val="0049716D"/>
    <w:rsid w:val="00497392"/>
    <w:rsid w:val="00497543"/>
    <w:rsid w:val="00497A94"/>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CEA"/>
    <w:rsid w:val="004A4DA2"/>
    <w:rsid w:val="004A54CF"/>
    <w:rsid w:val="004A57F0"/>
    <w:rsid w:val="004A5945"/>
    <w:rsid w:val="004A5D78"/>
    <w:rsid w:val="004A63DF"/>
    <w:rsid w:val="004A6699"/>
    <w:rsid w:val="004A69BF"/>
    <w:rsid w:val="004A7072"/>
    <w:rsid w:val="004A71D3"/>
    <w:rsid w:val="004A7224"/>
    <w:rsid w:val="004A7264"/>
    <w:rsid w:val="004A729C"/>
    <w:rsid w:val="004A7881"/>
    <w:rsid w:val="004A793C"/>
    <w:rsid w:val="004A7AE0"/>
    <w:rsid w:val="004A7BA3"/>
    <w:rsid w:val="004A7F35"/>
    <w:rsid w:val="004A7F56"/>
    <w:rsid w:val="004B07C1"/>
    <w:rsid w:val="004B0A4F"/>
    <w:rsid w:val="004B0F7E"/>
    <w:rsid w:val="004B10DB"/>
    <w:rsid w:val="004B1118"/>
    <w:rsid w:val="004B1A75"/>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ED9"/>
    <w:rsid w:val="004B4F42"/>
    <w:rsid w:val="004B4F8D"/>
    <w:rsid w:val="004B5205"/>
    <w:rsid w:val="004B5312"/>
    <w:rsid w:val="004B56C5"/>
    <w:rsid w:val="004B5702"/>
    <w:rsid w:val="004B573E"/>
    <w:rsid w:val="004B5895"/>
    <w:rsid w:val="004B58CD"/>
    <w:rsid w:val="004B5B58"/>
    <w:rsid w:val="004B5C5E"/>
    <w:rsid w:val="004B5F16"/>
    <w:rsid w:val="004B62AE"/>
    <w:rsid w:val="004B6384"/>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6B"/>
    <w:rsid w:val="004E02EC"/>
    <w:rsid w:val="004E0381"/>
    <w:rsid w:val="004E063C"/>
    <w:rsid w:val="004E070C"/>
    <w:rsid w:val="004E13E5"/>
    <w:rsid w:val="004E171B"/>
    <w:rsid w:val="004E1837"/>
    <w:rsid w:val="004E1ACC"/>
    <w:rsid w:val="004E1BAF"/>
    <w:rsid w:val="004E1CA7"/>
    <w:rsid w:val="004E1D5B"/>
    <w:rsid w:val="004E203F"/>
    <w:rsid w:val="004E231B"/>
    <w:rsid w:val="004E25CD"/>
    <w:rsid w:val="004E2728"/>
    <w:rsid w:val="004E28A5"/>
    <w:rsid w:val="004E2B73"/>
    <w:rsid w:val="004E2BE7"/>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2B1"/>
    <w:rsid w:val="004E63F7"/>
    <w:rsid w:val="004E648D"/>
    <w:rsid w:val="004E6509"/>
    <w:rsid w:val="004E653B"/>
    <w:rsid w:val="004E66ED"/>
    <w:rsid w:val="004E67E3"/>
    <w:rsid w:val="004E6824"/>
    <w:rsid w:val="004E686A"/>
    <w:rsid w:val="004E688F"/>
    <w:rsid w:val="004E69F2"/>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6"/>
    <w:rsid w:val="00502354"/>
    <w:rsid w:val="005024EA"/>
    <w:rsid w:val="00502614"/>
    <w:rsid w:val="005026FB"/>
    <w:rsid w:val="005027DA"/>
    <w:rsid w:val="00502AC2"/>
    <w:rsid w:val="00502F2C"/>
    <w:rsid w:val="005032DF"/>
    <w:rsid w:val="00503417"/>
    <w:rsid w:val="00503C1F"/>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AE"/>
    <w:rsid w:val="005076CF"/>
    <w:rsid w:val="005077BB"/>
    <w:rsid w:val="005077ED"/>
    <w:rsid w:val="00507BAD"/>
    <w:rsid w:val="00507C56"/>
    <w:rsid w:val="0051001C"/>
    <w:rsid w:val="00510175"/>
    <w:rsid w:val="00510282"/>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0E7"/>
    <w:rsid w:val="005170FD"/>
    <w:rsid w:val="005171C7"/>
    <w:rsid w:val="00517507"/>
    <w:rsid w:val="0051752B"/>
    <w:rsid w:val="005175AA"/>
    <w:rsid w:val="005175BD"/>
    <w:rsid w:val="0051787A"/>
    <w:rsid w:val="00517E9F"/>
    <w:rsid w:val="00520109"/>
    <w:rsid w:val="005201DB"/>
    <w:rsid w:val="0052037D"/>
    <w:rsid w:val="0052079D"/>
    <w:rsid w:val="005207ED"/>
    <w:rsid w:val="00520906"/>
    <w:rsid w:val="00520981"/>
    <w:rsid w:val="00520A12"/>
    <w:rsid w:val="00520A90"/>
    <w:rsid w:val="00520B67"/>
    <w:rsid w:val="00520F8F"/>
    <w:rsid w:val="0052131C"/>
    <w:rsid w:val="00521417"/>
    <w:rsid w:val="00521B5A"/>
    <w:rsid w:val="00521BCB"/>
    <w:rsid w:val="00521EE9"/>
    <w:rsid w:val="00521FB0"/>
    <w:rsid w:val="00522155"/>
    <w:rsid w:val="0052216A"/>
    <w:rsid w:val="005225D1"/>
    <w:rsid w:val="005225F8"/>
    <w:rsid w:val="00522714"/>
    <w:rsid w:val="005227F7"/>
    <w:rsid w:val="005227F8"/>
    <w:rsid w:val="00522B0F"/>
    <w:rsid w:val="00522F38"/>
    <w:rsid w:val="00523D59"/>
    <w:rsid w:val="00523E61"/>
    <w:rsid w:val="005241A8"/>
    <w:rsid w:val="00524291"/>
    <w:rsid w:val="00524320"/>
    <w:rsid w:val="0052488B"/>
    <w:rsid w:val="00524C99"/>
    <w:rsid w:val="005254D8"/>
    <w:rsid w:val="00525C93"/>
    <w:rsid w:val="00525F0B"/>
    <w:rsid w:val="0052606B"/>
    <w:rsid w:val="00526214"/>
    <w:rsid w:val="005263CD"/>
    <w:rsid w:val="00526598"/>
    <w:rsid w:val="0052667C"/>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CB0"/>
    <w:rsid w:val="00535D12"/>
    <w:rsid w:val="00535E82"/>
    <w:rsid w:val="00535F43"/>
    <w:rsid w:val="00536270"/>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EE"/>
    <w:rsid w:val="00545441"/>
    <w:rsid w:val="00545556"/>
    <w:rsid w:val="0054558B"/>
    <w:rsid w:val="00545912"/>
    <w:rsid w:val="00545A0E"/>
    <w:rsid w:val="00545E8F"/>
    <w:rsid w:val="0054626F"/>
    <w:rsid w:val="005462B7"/>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0FE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4FD"/>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887"/>
    <w:rsid w:val="00563A73"/>
    <w:rsid w:val="00563B9D"/>
    <w:rsid w:val="00563DC3"/>
    <w:rsid w:val="00563E44"/>
    <w:rsid w:val="00563F3A"/>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2A2"/>
    <w:rsid w:val="00572389"/>
    <w:rsid w:val="005724A1"/>
    <w:rsid w:val="005724CB"/>
    <w:rsid w:val="0057251D"/>
    <w:rsid w:val="00572AB6"/>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809"/>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81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3EC7"/>
    <w:rsid w:val="0059406C"/>
    <w:rsid w:val="005941B9"/>
    <w:rsid w:val="0059433D"/>
    <w:rsid w:val="0059442F"/>
    <w:rsid w:val="00594C0A"/>
    <w:rsid w:val="00594DED"/>
    <w:rsid w:val="00594FF2"/>
    <w:rsid w:val="00595060"/>
    <w:rsid w:val="00595457"/>
    <w:rsid w:val="005956AD"/>
    <w:rsid w:val="00595922"/>
    <w:rsid w:val="00595CC2"/>
    <w:rsid w:val="00595ED4"/>
    <w:rsid w:val="00595F8A"/>
    <w:rsid w:val="005960E5"/>
    <w:rsid w:val="005961EB"/>
    <w:rsid w:val="005966F5"/>
    <w:rsid w:val="00596876"/>
    <w:rsid w:val="00596986"/>
    <w:rsid w:val="00596A43"/>
    <w:rsid w:val="00596ED2"/>
    <w:rsid w:val="0059700F"/>
    <w:rsid w:val="005970D9"/>
    <w:rsid w:val="005974C7"/>
    <w:rsid w:val="0059752F"/>
    <w:rsid w:val="0059777B"/>
    <w:rsid w:val="005977C0"/>
    <w:rsid w:val="00597FDC"/>
    <w:rsid w:val="005A0029"/>
    <w:rsid w:val="005A00A0"/>
    <w:rsid w:val="005A02DF"/>
    <w:rsid w:val="005A04DA"/>
    <w:rsid w:val="005A06D2"/>
    <w:rsid w:val="005A0CC1"/>
    <w:rsid w:val="005A1094"/>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56"/>
    <w:rsid w:val="005A4496"/>
    <w:rsid w:val="005A4687"/>
    <w:rsid w:val="005A4967"/>
    <w:rsid w:val="005A49BC"/>
    <w:rsid w:val="005A4BF1"/>
    <w:rsid w:val="005A4CC5"/>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1D1"/>
    <w:rsid w:val="005C32AB"/>
    <w:rsid w:val="005C387C"/>
    <w:rsid w:val="005C39AB"/>
    <w:rsid w:val="005C3C87"/>
    <w:rsid w:val="005C3C93"/>
    <w:rsid w:val="005C3DDC"/>
    <w:rsid w:val="005C40EC"/>
    <w:rsid w:val="005C415A"/>
    <w:rsid w:val="005C4360"/>
    <w:rsid w:val="005C477E"/>
    <w:rsid w:val="005C4963"/>
    <w:rsid w:val="005C4A73"/>
    <w:rsid w:val="005C4F9E"/>
    <w:rsid w:val="005C5000"/>
    <w:rsid w:val="005C5234"/>
    <w:rsid w:val="005C528C"/>
    <w:rsid w:val="005C52C9"/>
    <w:rsid w:val="005C533D"/>
    <w:rsid w:val="005C595F"/>
    <w:rsid w:val="005C598A"/>
    <w:rsid w:val="005C5B05"/>
    <w:rsid w:val="005C5CD5"/>
    <w:rsid w:val="005C606A"/>
    <w:rsid w:val="005C60FE"/>
    <w:rsid w:val="005C62FF"/>
    <w:rsid w:val="005C65BA"/>
    <w:rsid w:val="005C6864"/>
    <w:rsid w:val="005C6895"/>
    <w:rsid w:val="005C6B06"/>
    <w:rsid w:val="005C6C58"/>
    <w:rsid w:val="005C6E13"/>
    <w:rsid w:val="005C6FA0"/>
    <w:rsid w:val="005C7443"/>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AB3"/>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B76"/>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B7D"/>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09B"/>
    <w:rsid w:val="00610534"/>
    <w:rsid w:val="0061059D"/>
    <w:rsid w:val="006108C2"/>
    <w:rsid w:val="00610B68"/>
    <w:rsid w:val="00610E1D"/>
    <w:rsid w:val="00610E69"/>
    <w:rsid w:val="00610ECC"/>
    <w:rsid w:val="006111EB"/>
    <w:rsid w:val="006114D5"/>
    <w:rsid w:val="0061181E"/>
    <w:rsid w:val="00611AF0"/>
    <w:rsid w:val="00611E34"/>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89F"/>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8F1"/>
    <w:rsid w:val="00625B84"/>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BF4"/>
    <w:rsid w:val="00627D37"/>
    <w:rsid w:val="0063028C"/>
    <w:rsid w:val="00630370"/>
    <w:rsid w:val="0063069D"/>
    <w:rsid w:val="00630A24"/>
    <w:rsid w:val="00630A55"/>
    <w:rsid w:val="00630E62"/>
    <w:rsid w:val="006314F1"/>
    <w:rsid w:val="006315D4"/>
    <w:rsid w:val="006316FC"/>
    <w:rsid w:val="00631911"/>
    <w:rsid w:val="006319ED"/>
    <w:rsid w:val="00631E23"/>
    <w:rsid w:val="00631F33"/>
    <w:rsid w:val="00631FDF"/>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AFE"/>
    <w:rsid w:val="00641DC1"/>
    <w:rsid w:val="00641DDF"/>
    <w:rsid w:val="0064237F"/>
    <w:rsid w:val="00642461"/>
    <w:rsid w:val="0064267C"/>
    <w:rsid w:val="00642848"/>
    <w:rsid w:val="00642901"/>
    <w:rsid w:val="00642933"/>
    <w:rsid w:val="00642952"/>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D7E"/>
    <w:rsid w:val="00655F72"/>
    <w:rsid w:val="006562F2"/>
    <w:rsid w:val="006563F3"/>
    <w:rsid w:val="006564B3"/>
    <w:rsid w:val="00656692"/>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C39"/>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086"/>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2F57"/>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AD0"/>
    <w:rsid w:val="00687ADA"/>
    <w:rsid w:val="00687AE9"/>
    <w:rsid w:val="00687E07"/>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9BE"/>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4EE"/>
    <w:rsid w:val="00695A48"/>
    <w:rsid w:val="00695B9C"/>
    <w:rsid w:val="00695C1C"/>
    <w:rsid w:val="00696053"/>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330"/>
    <w:rsid w:val="006A1410"/>
    <w:rsid w:val="006A14C4"/>
    <w:rsid w:val="006A154D"/>
    <w:rsid w:val="006A16FF"/>
    <w:rsid w:val="006A2717"/>
    <w:rsid w:val="006A2A53"/>
    <w:rsid w:val="006A2D35"/>
    <w:rsid w:val="006A2DA6"/>
    <w:rsid w:val="006A2FA5"/>
    <w:rsid w:val="006A31DA"/>
    <w:rsid w:val="006A34B7"/>
    <w:rsid w:val="006A390E"/>
    <w:rsid w:val="006A3B74"/>
    <w:rsid w:val="006A3BF3"/>
    <w:rsid w:val="006A3CC1"/>
    <w:rsid w:val="006A3EB1"/>
    <w:rsid w:val="006A3FD2"/>
    <w:rsid w:val="006A4270"/>
    <w:rsid w:val="006A42F3"/>
    <w:rsid w:val="006A43E7"/>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71"/>
    <w:rsid w:val="006B1784"/>
    <w:rsid w:val="006B1C55"/>
    <w:rsid w:val="006B1CBA"/>
    <w:rsid w:val="006B1D2B"/>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14D"/>
    <w:rsid w:val="006B6528"/>
    <w:rsid w:val="006B6657"/>
    <w:rsid w:val="006B6763"/>
    <w:rsid w:val="006B6770"/>
    <w:rsid w:val="006B6805"/>
    <w:rsid w:val="006B6879"/>
    <w:rsid w:val="006B69BD"/>
    <w:rsid w:val="006B6C63"/>
    <w:rsid w:val="006B6DE8"/>
    <w:rsid w:val="006B6F19"/>
    <w:rsid w:val="006B6F55"/>
    <w:rsid w:val="006B75A7"/>
    <w:rsid w:val="006B75EB"/>
    <w:rsid w:val="006B75F8"/>
    <w:rsid w:val="006B783C"/>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310E"/>
    <w:rsid w:val="006C32FF"/>
    <w:rsid w:val="006C3328"/>
    <w:rsid w:val="006C3448"/>
    <w:rsid w:val="006C360E"/>
    <w:rsid w:val="006C38C7"/>
    <w:rsid w:val="006C3BBB"/>
    <w:rsid w:val="006C3CC8"/>
    <w:rsid w:val="006C3CEE"/>
    <w:rsid w:val="006C3EE1"/>
    <w:rsid w:val="006C3F0B"/>
    <w:rsid w:val="006C3F17"/>
    <w:rsid w:val="006C3F27"/>
    <w:rsid w:val="006C4145"/>
    <w:rsid w:val="006C4227"/>
    <w:rsid w:val="006C47AE"/>
    <w:rsid w:val="006C48A3"/>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86E"/>
    <w:rsid w:val="006E2A7C"/>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5BD7"/>
    <w:rsid w:val="006F6522"/>
    <w:rsid w:val="006F65F9"/>
    <w:rsid w:val="006F698F"/>
    <w:rsid w:val="006F6D62"/>
    <w:rsid w:val="006F73E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1B"/>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EB0"/>
    <w:rsid w:val="00717128"/>
    <w:rsid w:val="007177BE"/>
    <w:rsid w:val="00717A5B"/>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BFF"/>
    <w:rsid w:val="00721E03"/>
    <w:rsid w:val="00721E15"/>
    <w:rsid w:val="00721EC3"/>
    <w:rsid w:val="00722690"/>
    <w:rsid w:val="0072276F"/>
    <w:rsid w:val="0072286A"/>
    <w:rsid w:val="00722C00"/>
    <w:rsid w:val="00722E05"/>
    <w:rsid w:val="00722F6A"/>
    <w:rsid w:val="007234C0"/>
    <w:rsid w:val="007234DA"/>
    <w:rsid w:val="007235C3"/>
    <w:rsid w:val="00723834"/>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1D0"/>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955"/>
    <w:rsid w:val="00737BEA"/>
    <w:rsid w:val="00737C87"/>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E25"/>
    <w:rsid w:val="00760F5D"/>
    <w:rsid w:val="00761037"/>
    <w:rsid w:val="00761084"/>
    <w:rsid w:val="007610F3"/>
    <w:rsid w:val="00761284"/>
    <w:rsid w:val="007613DD"/>
    <w:rsid w:val="00761451"/>
    <w:rsid w:val="007614C9"/>
    <w:rsid w:val="0076152A"/>
    <w:rsid w:val="00761B0E"/>
    <w:rsid w:val="00761F4B"/>
    <w:rsid w:val="00761FA4"/>
    <w:rsid w:val="00762053"/>
    <w:rsid w:val="0076211A"/>
    <w:rsid w:val="0076228D"/>
    <w:rsid w:val="007622A6"/>
    <w:rsid w:val="007629A2"/>
    <w:rsid w:val="007629C5"/>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4A1"/>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ABA"/>
    <w:rsid w:val="00783B42"/>
    <w:rsid w:val="00783C90"/>
    <w:rsid w:val="00783E11"/>
    <w:rsid w:val="00783E16"/>
    <w:rsid w:val="00783E8B"/>
    <w:rsid w:val="00783F3A"/>
    <w:rsid w:val="0078426A"/>
    <w:rsid w:val="007845ED"/>
    <w:rsid w:val="0078484C"/>
    <w:rsid w:val="007848A5"/>
    <w:rsid w:val="00784902"/>
    <w:rsid w:val="00784EF5"/>
    <w:rsid w:val="007851DB"/>
    <w:rsid w:val="0078521F"/>
    <w:rsid w:val="00785315"/>
    <w:rsid w:val="00785415"/>
    <w:rsid w:val="00785BA9"/>
    <w:rsid w:val="00785CD9"/>
    <w:rsid w:val="00785DD3"/>
    <w:rsid w:val="00785F5A"/>
    <w:rsid w:val="00786231"/>
    <w:rsid w:val="007866A2"/>
    <w:rsid w:val="007869BC"/>
    <w:rsid w:val="00786D2B"/>
    <w:rsid w:val="0078706D"/>
    <w:rsid w:val="007870B9"/>
    <w:rsid w:val="007873D0"/>
    <w:rsid w:val="007874EB"/>
    <w:rsid w:val="0078777D"/>
    <w:rsid w:val="00787B34"/>
    <w:rsid w:val="00787CF7"/>
    <w:rsid w:val="00787E5D"/>
    <w:rsid w:val="00787F69"/>
    <w:rsid w:val="00787FD7"/>
    <w:rsid w:val="00790501"/>
    <w:rsid w:val="007905CB"/>
    <w:rsid w:val="00790AA3"/>
    <w:rsid w:val="00790B18"/>
    <w:rsid w:val="00790BDF"/>
    <w:rsid w:val="007910DB"/>
    <w:rsid w:val="007913B0"/>
    <w:rsid w:val="007915EE"/>
    <w:rsid w:val="007917A5"/>
    <w:rsid w:val="007917D3"/>
    <w:rsid w:val="00791D4D"/>
    <w:rsid w:val="00791DFA"/>
    <w:rsid w:val="00791E75"/>
    <w:rsid w:val="00792077"/>
    <w:rsid w:val="00792112"/>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15F"/>
    <w:rsid w:val="00796449"/>
    <w:rsid w:val="00796479"/>
    <w:rsid w:val="007964BD"/>
    <w:rsid w:val="0079674F"/>
    <w:rsid w:val="007968BF"/>
    <w:rsid w:val="00796D2A"/>
    <w:rsid w:val="00796E14"/>
    <w:rsid w:val="00796E8F"/>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45F"/>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797"/>
    <w:rsid w:val="007C56CA"/>
    <w:rsid w:val="007C5781"/>
    <w:rsid w:val="007C581C"/>
    <w:rsid w:val="007C58A7"/>
    <w:rsid w:val="007C5B5C"/>
    <w:rsid w:val="007C6260"/>
    <w:rsid w:val="007C6328"/>
    <w:rsid w:val="007C6354"/>
    <w:rsid w:val="007C6584"/>
    <w:rsid w:val="007C662B"/>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333"/>
    <w:rsid w:val="007D24FE"/>
    <w:rsid w:val="007D29D5"/>
    <w:rsid w:val="007D2AA6"/>
    <w:rsid w:val="007D2B66"/>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9C"/>
    <w:rsid w:val="007D56E8"/>
    <w:rsid w:val="007D5713"/>
    <w:rsid w:val="007D571C"/>
    <w:rsid w:val="007D5C16"/>
    <w:rsid w:val="007D615B"/>
    <w:rsid w:val="007D6414"/>
    <w:rsid w:val="007D6540"/>
    <w:rsid w:val="007D6543"/>
    <w:rsid w:val="007D66CC"/>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A93"/>
    <w:rsid w:val="00800B9C"/>
    <w:rsid w:val="00800BEA"/>
    <w:rsid w:val="00800CEF"/>
    <w:rsid w:val="00800D39"/>
    <w:rsid w:val="00800F25"/>
    <w:rsid w:val="0080128E"/>
    <w:rsid w:val="008013B2"/>
    <w:rsid w:val="008013DD"/>
    <w:rsid w:val="008015F0"/>
    <w:rsid w:val="0080163B"/>
    <w:rsid w:val="008018FE"/>
    <w:rsid w:val="00801E91"/>
    <w:rsid w:val="00801F0C"/>
    <w:rsid w:val="00801FF7"/>
    <w:rsid w:val="008022FF"/>
    <w:rsid w:val="00802307"/>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232"/>
    <w:rsid w:val="008042F5"/>
    <w:rsid w:val="00804479"/>
    <w:rsid w:val="008044F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5B5"/>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5E"/>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6D06"/>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D8"/>
    <w:rsid w:val="008235F0"/>
    <w:rsid w:val="00823CF7"/>
    <w:rsid w:val="00823DF5"/>
    <w:rsid w:val="00823E41"/>
    <w:rsid w:val="00823E70"/>
    <w:rsid w:val="00823ED2"/>
    <w:rsid w:val="0082425A"/>
    <w:rsid w:val="008248EB"/>
    <w:rsid w:val="008249B8"/>
    <w:rsid w:val="00824AFC"/>
    <w:rsid w:val="00824F40"/>
    <w:rsid w:val="00825165"/>
    <w:rsid w:val="0082557D"/>
    <w:rsid w:val="008255C8"/>
    <w:rsid w:val="00825620"/>
    <w:rsid w:val="008256A8"/>
    <w:rsid w:val="0082581A"/>
    <w:rsid w:val="008259E0"/>
    <w:rsid w:val="00825F77"/>
    <w:rsid w:val="008264D7"/>
    <w:rsid w:val="0082652F"/>
    <w:rsid w:val="008268D4"/>
    <w:rsid w:val="008269EE"/>
    <w:rsid w:val="00826A4F"/>
    <w:rsid w:val="0082729C"/>
    <w:rsid w:val="008272C8"/>
    <w:rsid w:val="0082748C"/>
    <w:rsid w:val="008274D8"/>
    <w:rsid w:val="008274DE"/>
    <w:rsid w:val="008275B5"/>
    <w:rsid w:val="008278C7"/>
    <w:rsid w:val="00827A43"/>
    <w:rsid w:val="00827DF5"/>
    <w:rsid w:val="008303BE"/>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3C2"/>
    <w:rsid w:val="0083540B"/>
    <w:rsid w:val="008354C9"/>
    <w:rsid w:val="0083596A"/>
    <w:rsid w:val="00835AD5"/>
    <w:rsid w:val="00835D54"/>
    <w:rsid w:val="00835DAD"/>
    <w:rsid w:val="00835ED4"/>
    <w:rsid w:val="00836304"/>
    <w:rsid w:val="008363BF"/>
    <w:rsid w:val="00836482"/>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53C"/>
    <w:rsid w:val="008436E6"/>
    <w:rsid w:val="00843764"/>
    <w:rsid w:val="0084392A"/>
    <w:rsid w:val="00843AF6"/>
    <w:rsid w:val="00843B59"/>
    <w:rsid w:val="00843E35"/>
    <w:rsid w:val="00843E6E"/>
    <w:rsid w:val="008444D2"/>
    <w:rsid w:val="008447A1"/>
    <w:rsid w:val="00844903"/>
    <w:rsid w:val="00844F69"/>
    <w:rsid w:val="00845114"/>
    <w:rsid w:val="00845249"/>
    <w:rsid w:val="00845639"/>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0E20"/>
    <w:rsid w:val="008511A1"/>
    <w:rsid w:val="00851393"/>
    <w:rsid w:val="00851455"/>
    <w:rsid w:val="008514B4"/>
    <w:rsid w:val="0085198F"/>
    <w:rsid w:val="00851AEC"/>
    <w:rsid w:val="00851D77"/>
    <w:rsid w:val="00851DB6"/>
    <w:rsid w:val="00851E23"/>
    <w:rsid w:val="00851F18"/>
    <w:rsid w:val="00852002"/>
    <w:rsid w:val="00852618"/>
    <w:rsid w:val="008528B7"/>
    <w:rsid w:val="008529A9"/>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57A"/>
    <w:rsid w:val="008556DF"/>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734"/>
    <w:rsid w:val="00866826"/>
    <w:rsid w:val="008668C6"/>
    <w:rsid w:val="00866A03"/>
    <w:rsid w:val="00866CE3"/>
    <w:rsid w:val="0086716A"/>
    <w:rsid w:val="0086738C"/>
    <w:rsid w:val="008674E7"/>
    <w:rsid w:val="0086757C"/>
    <w:rsid w:val="008677DB"/>
    <w:rsid w:val="00867900"/>
    <w:rsid w:val="00867C01"/>
    <w:rsid w:val="008706E7"/>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87"/>
    <w:rsid w:val="00882E58"/>
    <w:rsid w:val="00882EEC"/>
    <w:rsid w:val="00882F5E"/>
    <w:rsid w:val="00883067"/>
    <w:rsid w:val="00883617"/>
    <w:rsid w:val="00883734"/>
    <w:rsid w:val="00883A26"/>
    <w:rsid w:val="00883A6D"/>
    <w:rsid w:val="00883AA5"/>
    <w:rsid w:val="00883BBB"/>
    <w:rsid w:val="00883E8A"/>
    <w:rsid w:val="00883EC0"/>
    <w:rsid w:val="00883F0F"/>
    <w:rsid w:val="00883F2B"/>
    <w:rsid w:val="00884578"/>
    <w:rsid w:val="008845EF"/>
    <w:rsid w:val="0088472C"/>
    <w:rsid w:val="00884857"/>
    <w:rsid w:val="00884CA7"/>
    <w:rsid w:val="00884D17"/>
    <w:rsid w:val="00884DF8"/>
    <w:rsid w:val="0088523D"/>
    <w:rsid w:val="00885695"/>
    <w:rsid w:val="008856D7"/>
    <w:rsid w:val="00885A75"/>
    <w:rsid w:val="00885C00"/>
    <w:rsid w:val="00885FA3"/>
    <w:rsid w:val="00886546"/>
    <w:rsid w:val="0088655E"/>
    <w:rsid w:val="008865D3"/>
    <w:rsid w:val="008865F7"/>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07D"/>
    <w:rsid w:val="008924D3"/>
    <w:rsid w:val="00892803"/>
    <w:rsid w:val="00892D6A"/>
    <w:rsid w:val="008930A0"/>
    <w:rsid w:val="00893125"/>
    <w:rsid w:val="0089344D"/>
    <w:rsid w:val="008934C8"/>
    <w:rsid w:val="00893601"/>
    <w:rsid w:val="00893788"/>
    <w:rsid w:val="00893901"/>
    <w:rsid w:val="00893A73"/>
    <w:rsid w:val="00893A7E"/>
    <w:rsid w:val="008940CF"/>
    <w:rsid w:val="0089482D"/>
    <w:rsid w:val="00894979"/>
    <w:rsid w:val="00894B59"/>
    <w:rsid w:val="00894D97"/>
    <w:rsid w:val="00894D9E"/>
    <w:rsid w:val="008953EE"/>
    <w:rsid w:val="008955DA"/>
    <w:rsid w:val="00895BF4"/>
    <w:rsid w:val="00895CC3"/>
    <w:rsid w:val="00895DE8"/>
    <w:rsid w:val="008966EC"/>
    <w:rsid w:val="00896BDA"/>
    <w:rsid w:val="00896E32"/>
    <w:rsid w:val="00896E63"/>
    <w:rsid w:val="00896F0E"/>
    <w:rsid w:val="00896FAA"/>
    <w:rsid w:val="008970C6"/>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10F9"/>
    <w:rsid w:val="008A14F0"/>
    <w:rsid w:val="008A1516"/>
    <w:rsid w:val="008A1A41"/>
    <w:rsid w:val="008A1C2D"/>
    <w:rsid w:val="008A273B"/>
    <w:rsid w:val="008A277A"/>
    <w:rsid w:val="008A27F6"/>
    <w:rsid w:val="008A2918"/>
    <w:rsid w:val="008A2AA9"/>
    <w:rsid w:val="008A2DB5"/>
    <w:rsid w:val="008A2E83"/>
    <w:rsid w:val="008A2F65"/>
    <w:rsid w:val="008A3412"/>
    <w:rsid w:val="008A392F"/>
    <w:rsid w:val="008A3A61"/>
    <w:rsid w:val="008A3D7E"/>
    <w:rsid w:val="008A3D80"/>
    <w:rsid w:val="008A3DBE"/>
    <w:rsid w:val="008A3E45"/>
    <w:rsid w:val="008A403D"/>
    <w:rsid w:val="008A4193"/>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E01"/>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97C"/>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12B3"/>
    <w:rsid w:val="008E1490"/>
    <w:rsid w:val="008E155A"/>
    <w:rsid w:val="008E15C7"/>
    <w:rsid w:val="008E18AB"/>
    <w:rsid w:val="008E19F6"/>
    <w:rsid w:val="008E1A11"/>
    <w:rsid w:val="008E1C3A"/>
    <w:rsid w:val="008E1D0E"/>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A03"/>
    <w:rsid w:val="008F1C7B"/>
    <w:rsid w:val="008F1D80"/>
    <w:rsid w:val="008F1DFC"/>
    <w:rsid w:val="008F1F2F"/>
    <w:rsid w:val="008F2109"/>
    <w:rsid w:val="008F23CA"/>
    <w:rsid w:val="008F24D5"/>
    <w:rsid w:val="008F2571"/>
    <w:rsid w:val="008F2A14"/>
    <w:rsid w:val="008F2E74"/>
    <w:rsid w:val="008F30B9"/>
    <w:rsid w:val="008F318A"/>
    <w:rsid w:val="008F31B4"/>
    <w:rsid w:val="008F35CA"/>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831"/>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D96"/>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CBB"/>
    <w:rsid w:val="00911E03"/>
    <w:rsid w:val="00911FFE"/>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0D5"/>
    <w:rsid w:val="00914636"/>
    <w:rsid w:val="00914AC0"/>
    <w:rsid w:val="00914BE2"/>
    <w:rsid w:val="00914C35"/>
    <w:rsid w:val="00914F67"/>
    <w:rsid w:val="00914FFE"/>
    <w:rsid w:val="00915328"/>
    <w:rsid w:val="0091534A"/>
    <w:rsid w:val="00915356"/>
    <w:rsid w:val="009156D7"/>
    <w:rsid w:val="0091575C"/>
    <w:rsid w:val="00915AA1"/>
    <w:rsid w:val="00915DC2"/>
    <w:rsid w:val="00915E9B"/>
    <w:rsid w:val="0091604B"/>
    <w:rsid w:val="00916060"/>
    <w:rsid w:val="009160FD"/>
    <w:rsid w:val="009163E3"/>
    <w:rsid w:val="0091667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F9E"/>
    <w:rsid w:val="009251FA"/>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E13"/>
    <w:rsid w:val="009330ED"/>
    <w:rsid w:val="009330F2"/>
    <w:rsid w:val="00933432"/>
    <w:rsid w:val="00933571"/>
    <w:rsid w:val="00933948"/>
    <w:rsid w:val="00933A08"/>
    <w:rsid w:val="00933C0B"/>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A8E"/>
    <w:rsid w:val="009372EA"/>
    <w:rsid w:val="0093753B"/>
    <w:rsid w:val="009377F7"/>
    <w:rsid w:val="00937AFC"/>
    <w:rsid w:val="00937B8C"/>
    <w:rsid w:val="00937C56"/>
    <w:rsid w:val="00937D13"/>
    <w:rsid w:val="00937D9E"/>
    <w:rsid w:val="00937F6A"/>
    <w:rsid w:val="0094031E"/>
    <w:rsid w:val="00940A02"/>
    <w:rsid w:val="00940A25"/>
    <w:rsid w:val="00940D27"/>
    <w:rsid w:val="00940FE5"/>
    <w:rsid w:val="00941166"/>
    <w:rsid w:val="009413CA"/>
    <w:rsid w:val="0094169A"/>
    <w:rsid w:val="009417A5"/>
    <w:rsid w:val="00941A1E"/>
    <w:rsid w:val="009420C1"/>
    <w:rsid w:val="0094237C"/>
    <w:rsid w:val="00942546"/>
    <w:rsid w:val="0094261F"/>
    <w:rsid w:val="009427B1"/>
    <w:rsid w:val="009427B2"/>
    <w:rsid w:val="009428CE"/>
    <w:rsid w:val="00942938"/>
    <w:rsid w:val="00942DB2"/>
    <w:rsid w:val="00942E0C"/>
    <w:rsid w:val="00943055"/>
    <w:rsid w:val="0094315F"/>
    <w:rsid w:val="00943218"/>
    <w:rsid w:val="00943233"/>
    <w:rsid w:val="00943424"/>
    <w:rsid w:val="00943CCB"/>
    <w:rsid w:val="00944546"/>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0"/>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92B"/>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587"/>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1F55"/>
    <w:rsid w:val="00972007"/>
    <w:rsid w:val="009723F1"/>
    <w:rsid w:val="0097251B"/>
    <w:rsid w:val="0097262C"/>
    <w:rsid w:val="009729C2"/>
    <w:rsid w:val="00972AEE"/>
    <w:rsid w:val="00972D03"/>
    <w:rsid w:val="009730A0"/>
    <w:rsid w:val="009730D1"/>
    <w:rsid w:val="00973453"/>
    <w:rsid w:val="009734AD"/>
    <w:rsid w:val="00973739"/>
    <w:rsid w:val="00973823"/>
    <w:rsid w:val="00973D3B"/>
    <w:rsid w:val="00974150"/>
    <w:rsid w:val="009744BE"/>
    <w:rsid w:val="00974741"/>
    <w:rsid w:val="009747FF"/>
    <w:rsid w:val="009748B8"/>
    <w:rsid w:val="00974902"/>
    <w:rsid w:val="00974B78"/>
    <w:rsid w:val="00974CFE"/>
    <w:rsid w:val="00975096"/>
    <w:rsid w:val="009750C0"/>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0B4"/>
    <w:rsid w:val="009774F7"/>
    <w:rsid w:val="00977546"/>
    <w:rsid w:val="00977639"/>
    <w:rsid w:val="009777DF"/>
    <w:rsid w:val="009779BC"/>
    <w:rsid w:val="00977BE4"/>
    <w:rsid w:val="00977FA3"/>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984"/>
    <w:rsid w:val="00995CFA"/>
    <w:rsid w:val="00995CFB"/>
    <w:rsid w:val="00995F98"/>
    <w:rsid w:val="009960FA"/>
    <w:rsid w:val="00996299"/>
    <w:rsid w:val="009964BE"/>
    <w:rsid w:val="009964BF"/>
    <w:rsid w:val="00996C84"/>
    <w:rsid w:val="00996EB2"/>
    <w:rsid w:val="00996EDE"/>
    <w:rsid w:val="009970E0"/>
    <w:rsid w:val="00997296"/>
    <w:rsid w:val="009978F3"/>
    <w:rsid w:val="0099790E"/>
    <w:rsid w:val="00997E11"/>
    <w:rsid w:val="00997EFC"/>
    <w:rsid w:val="009A0018"/>
    <w:rsid w:val="009A0182"/>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964"/>
    <w:rsid w:val="009A3B8C"/>
    <w:rsid w:val="009A3D59"/>
    <w:rsid w:val="009A3E36"/>
    <w:rsid w:val="009A3ED2"/>
    <w:rsid w:val="009A3F39"/>
    <w:rsid w:val="009A3F7C"/>
    <w:rsid w:val="009A452E"/>
    <w:rsid w:val="009A453E"/>
    <w:rsid w:val="009A45D7"/>
    <w:rsid w:val="009A47B8"/>
    <w:rsid w:val="009A48A6"/>
    <w:rsid w:val="009A49E3"/>
    <w:rsid w:val="009A4A0C"/>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F04"/>
    <w:rsid w:val="009C20B8"/>
    <w:rsid w:val="009C2609"/>
    <w:rsid w:val="009C2AD4"/>
    <w:rsid w:val="009C2C2A"/>
    <w:rsid w:val="009C3178"/>
    <w:rsid w:val="009C38D0"/>
    <w:rsid w:val="009C3915"/>
    <w:rsid w:val="009C3DC6"/>
    <w:rsid w:val="009C41D8"/>
    <w:rsid w:val="009C45A9"/>
    <w:rsid w:val="009C470A"/>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D6"/>
    <w:rsid w:val="009D02EC"/>
    <w:rsid w:val="009D0341"/>
    <w:rsid w:val="009D03F3"/>
    <w:rsid w:val="009D087F"/>
    <w:rsid w:val="009D0A3D"/>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5F8B"/>
    <w:rsid w:val="009E62A6"/>
    <w:rsid w:val="009E6300"/>
    <w:rsid w:val="009E68EA"/>
    <w:rsid w:val="009E698C"/>
    <w:rsid w:val="009E69AF"/>
    <w:rsid w:val="009E6BD2"/>
    <w:rsid w:val="009E70CB"/>
    <w:rsid w:val="009E7717"/>
    <w:rsid w:val="009E78DD"/>
    <w:rsid w:val="009E7914"/>
    <w:rsid w:val="009E7AC4"/>
    <w:rsid w:val="009F0202"/>
    <w:rsid w:val="009F0843"/>
    <w:rsid w:val="009F0D38"/>
    <w:rsid w:val="009F0DEE"/>
    <w:rsid w:val="009F15E0"/>
    <w:rsid w:val="009F15FD"/>
    <w:rsid w:val="009F1C24"/>
    <w:rsid w:val="009F1C34"/>
    <w:rsid w:val="009F1E76"/>
    <w:rsid w:val="009F2421"/>
    <w:rsid w:val="009F254E"/>
    <w:rsid w:val="009F288E"/>
    <w:rsid w:val="009F2BCA"/>
    <w:rsid w:val="009F3358"/>
    <w:rsid w:val="009F34CA"/>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9F7D01"/>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230"/>
    <w:rsid w:val="00A136A1"/>
    <w:rsid w:val="00A140CD"/>
    <w:rsid w:val="00A14359"/>
    <w:rsid w:val="00A14D67"/>
    <w:rsid w:val="00A14DC3"/>
    <w:rsid w:val="00A150BF"/>
    <w:rsid w:val="00A151E5"/>
    <w:rsid w:val="00A15218"/>
    <w:rsid w:val="00A154FB"/>
    <w:rsid w:val="00A15680"/>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D4D"/>
    <w:rsid w:val="00A21013"/>
    <w:rsid w:val="00A2101E"/>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55EC"/>
    <w:rsid w:val="00A2566D"/>
    <w:rsid w:val="00A2589C"/>
    <w:rsid w:val="00A25908"/>
    <w:rsid w:val="00A25F80"/>
    <w:rsid w:val="00A26072"/>
    <w:rsid w:val="00A26090"/>
    <w:rsid w:val="00A26295"/>
    <w:rsid w:val="00A262BD"/>
    <w:rsid w:val="00A2669A"/>
    <w:rsid w:val="00A267EA"/>
    <w:rsid w:val="00A26A75"/>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BCA"/>
    <w:rsid w:val="00A36D12"/>
    <w:rsid w:val="00A37248"/>
    <w:rsid w:val="00A37368"/>
    <w:rsid w:val="00A3737E"/>
    <w:rsid w:val="00A3765A"/>
    <w:rsid w:val="00A37A6D"/>
    <w:rsid w:val="00A37EE3"/>
    <w:rsid w:val="00A4048B"/>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54F"/>
    <w:rsid w:val="00A42643"/>
    <w:rsid w:val="00A42D25"/>
    <w:rsid w:val="00A42EFE"/>
    <w:rsid w:val="00A42FF0"/>
    <w:rsid w:val="00A4314E"/>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A8C"/>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89C"/>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5192"/>
    <w:rsid w:val="00A553FA"/>
    <w:rsid w:val="00A555E4"/>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6E6"/>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CD0"/>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2CA4"/>
    <w:rsid w:val="00A82F8C"/>
    <w:rsid w:val="00A831D5"/>
    <w:rsid w:val="00A83718"/>
    <w:rsid w:val="00A83826"/>
    <w:rsid w:val="00A838E7"/>
    <w:rsid w:val="00A83B11"/>
    <w:rsid w:val="00A83B7E"/>
    <w:rsid w:val="00A83BED"/>
    <w:rsid w:val="00A83DD0"/>
    <w:rsid w:val="00A83E50"/>
    <w:rsid w:val="00A83E5C"/>
    <w:rsid w:val="00A8436E"/>
    <w:rsid w:val="00A84387"/>
    <w:rsid w:val="00A84925"/>
    <w:rsid w:val="00A84CA1"/>
    <w:rsid w:val="00A85361"/>
    <w:rsid w:val="00A85362"/>
    <w:rsid w:val="00A857A2"/>
    <w:rsid w:val="00A85860"/>
    <w:rsid w:val="00A85AD7"/>
    <w:rsid w:val="00A85B98"/>
    <w:rsid w:val="00A86013"/>
    <w:rsid w:val="00A8606B"/>
    <w:rsid w:val="00A860E8"/>
    <w:rsid w:val="00A86253"/>
    <w:rsid w:val="00A86307"/>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C5"/>
    <w:rsid w:val="00AA2DE4"/>
    <w:rsid w:val="00AA34DE"/>
    <w:rsid w:val="00AA3AB6"/>
    <w:rsid w:val="00AA3CB6"/>
    <w:rsid w:val="00AA3DE4"/>
    <w:rsid w:val="00AA3E0F"/>
    <w:rsid w:val="00AA3F5C"/>
    <w:rsid w:val="00AA478A"/>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74A"/>
    <w:rsid w:val="00AB391A"/>
    <w:rsid w:val="00AB3A7D"/>
    <w:rsid w:val="00AB3BF7"/>
    <w:rsid w:val="00AB3E46"/>
    <w:rsid w:val="00AB42E3"/>
    <w:rsid w:val="00AB4316"/>
    <w:rsid w:val="00AB43C2"/>
    <w:rsid w:val="00AB4C19"/>
    <w:rsid w:val="00AB4C42"/>
    <w:rsid w:val="00AB5087"/>
    <w:rsid w:val="00AB5110"/>
    <w:rsid w:val="00AB52B5"/>
    <w:rsid w:val="00AB52FB"/>
    <w:rsid w:val="00AB531B"/>
    <w:rsid w:val="00AB5510"/>
    <w:rsid w:val="00AB565E"/>
    <w:rsid w:val="00AB660E"/>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9F5"/>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D5"/>
    <w:rsid w:val="00AF10DC"/>
    <w:rsid w:val="00AF12EF"/>
    <w:rsid w:val="00AF148F"/>
    <w:rsid w:val="00AF1490"/>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927"/>
    <w:rsid w:val="00B10B6B"/>
    <w:rsid w:val="00B10F80"/>
    <w:rsid w:val="00B1107B"/>
    <w:rsid w:val="00B111B8"/>
    <w:rsid w:val="00B1134A"/>
    <w:rsid w:val="00B118AE"/>
    <w:rsid w:val="00B11A28"/>
    <w:rsid w:val="00B11AFB"/>
    <w:rsid w:val="00B11D5A"/>
    <w:rsid w:val="00B11FB3"/>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40"/>
    <w:rsid w:val="00B17872"/>
    <w:rsid w:val="00B1792B"/>
    <w:rsid w:val="00B1798D"/>
    <w:rsid w:val="00B17A10"/>
    <w:rsid w:val="00B17BCB"/>
    <w:rsid w:val="00B17CDE"/>
    <w:rsid w:val="00B17DFB"/>
    <w:rsid w:val="00B17E50"/>
    <w:rsid w:val="00B20064"/>
    <w:rsid w:val="00B2036E"/>
    <w:rsid w:val="00B20572"/>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3FA1"/>
    <w:rsid w:val="00B2402B"/>
    <w:rsid w:val="00B24097"/>
    <w:rsid w:val="00B24319"/>
    <w:rsid w:val="00B24A0D"/>
    <w:rsid w:val="00B25075"/>
    <w:rsid w:val="00B2555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E34"/>
    <w:rsid w:val="00B34021"/>
    <w:rsid w:val="00B34096"/>
    <w:rsid w:val="00B346DF"/>
    <w:rsid w:val="00B3476C"/>
    <w:rsid w:val="00B348CC"/>
    <w:rsid w:val="00B34D53"/>
    <w:rsid w:val="00B3501E"/>
    <w:rsid w:val="00B3540C"/>
    <w:rsid w:val="00B35586"/>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0E78"/>
    <w:rsid w:val="00B41428"/>
    <w:rsid w:val="00B4165F"/>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18"/>
    <w:rsid w:val="00B6278A"/>
    <w:rsid w:val="00B62D17"/>
    <w:rsid w:val="00B63207"/>
    <w:rsid w:val="00B6364F"/>
    <w:rsid w:val="00B63DBB"/>
    <w:rsid w:val="00B643F3"/>
    <w:rsid w:val="00B64646"/>
    <w:rsid w:val="00B64687"/>
    <w:rsid w:val="00B6472D"/>
    <w:rsid w:val="00B64B8C"/>
    <w:rsid w:val="00B64EEE"/>
    <w:rsid w:val="00B65066"/>
    <w:rsid w:val="00B651A6"/>
    <w:rsid w:val="00B651B4"/>
    <w:rsid w:val="00B651F8"/>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97B"/>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9EA"/>
    <w:rsid w:val="00B81BAE"/>
    <w:rsid w:val="00B826D3"/>
    <w:rsid w:val="00B828A2"/>
    <w:rsid w:val="00B82ACE"/>
    <w:rsid w:val="00B82C8F"/>
    <w:rsid w:val="00B82D54"/>
    <w:rsid w:val="00B8317D"/>
    <w:rsid w:val="00B832C2"/>
    <w:rsid w:val="00B8385E"/>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8DE"/>
    <w:rsid w:val="00BA4900"/>
    <w:rsid w:val="00BA4AA8"/>
    <w:rsid w:val="00BA4B49"/>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13"/>
    <w:rsid w:val="00BB06A1"/>
    <w:rsid w:val="00BB075F"/>
    <w:rsid w:val="00BB0A02"/>
    <w:rsid w:val="00BB0AC3"/>
    <w:rsid w:val="00BB0B8E"/>
    <w:rsid w:val="00BB0BDA"/>
    <w:rsid w:val="00BB0F88"/>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65E"/>
    <w:rsid w:val="00BB3C79"/>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24"/>
    <w:rsid w:val="00BD21A9"/>
    <w:rsid w:val="00BD21B5"/>
    <w:rsid w:val="00BD2220"/>
    <w:rsid w:val="00BD255A"/>
    <w:rsid w:val="00BD25FB"/>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75D"/>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A45"/>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79F"/>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200"/>
    <w:rsid w:val="00C004A3"/>
    <w:rsid w:val="00C00732"/>
    <w:rsid w:val="00C00C77"/>
    <w:rsid w:val="00C01832"/>
    <w:rsid w:val="00C02061"/>
    <w:rsid w:val="00C0211E"/>
    <w:rsid w:val="00C021FA"/>
    <w:rsid w:val="00C0246D"/>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E65"/>
    <w:rsid w:val="00C15F6B"/>
    <w:rsid w:val="00C16041"/>
    <w:rsid w:val="00C160B5"/>
    <w:rsid w:val="00C16470"/>
    <w:rsid w:val="00C164C8"/>
    <w:rsid w:val="00C16658"/>
    <w:rsid w:val="00C16769"/>
    <w:rsid w:val="00C168D8"/>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0A9"/>
    <w:rsid w:val="00C21351"/>
    <w:rsid w:val="00C21532"/>
    <w:rsid w:val="00C21572"/>
    <w:rsid w:val="00C21844"/>
    <w:rsid w:val="00C21ABD"/>
    <w:rsid w:val="00C21B6C"/>
    <w:rsid w:val="00C21C3A"/>
    <w:rsid w:val="00C21CFC"/>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8F3"/>
    <w:rsid w:val="00C269D3"/>
    <w:rsid w:val="00C26F03"/>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4E9B"/>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BC"/>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181"/>
    <w:rsid w:val="00C5536B"/>
    <w:rsid w:val="00C55474"/>
    <w:rsid w:val="00C55484"/>
    <w:rsid w:val="00C555CA"/>
    <w:rsid w:val="00C557E7"/>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50C"/>
    <w:rsid w:val="00C64574"/>
    <w:rsid w:val="00C645B3"/>
    <w:rsid w:val="00C646A8"/>
    <w:rsid w:val="00C64A73"/>
    <w:rsid w:val="00C64B05"/>
    <w:rsid w:val="00C64D3E"/>
    <w:rsid w:val="00C64EF1"/>
    <w:rsid w:val="00C652EA"/>
    <w:rsid w:val="00C65514"/>
    <w:rsid w:val="00C65571"/>
    <w:rsid w:val="00C65960"/>
    <w:rsid w:val="00C65FA8"/>
    <w:rsid w:val="00C6611A"/>
    <w:rsid w:val="00C66155"/>
    <w:rsid w:val="00C66479"/>
    <w:rsid w:val="00C664A5"/>
    <w:rsid w:val="00C66521"/>
    <w:rsid w:val="00C666F2"/>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27"/>
    <w:rsid w:val="00C80A36"/>
    <w:rsid w:val="00C80EF0"/>
    <w:rsid w:val="00C80FC9"/>
    <w:rsid w:val="00C81050"/>
    <w:rsid w:val="00C811FB"/>
    <w:rsid w:val="00C812DE"/>
    <w:rsid w:val="00C814AF"/>
    <w:rsid w:val="00C81606"/>
    <w:rsid w:val="00C81618"/>
    <w:rsid w:val="00C8173A"/>
    <w:rsid w:val="00C81943"/>
    <w:rsid w:val="00C81976"/>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E56"/>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D93"/>
    <w:rsid w:val="00CA6E67"/>
    <w:rsid w:val="00CA6E6E"/>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8BA"/>
    <w:rsid w:val="00CD2BFF"/>
    <w:rsid w:val="00CD2CA5"/>
    <w:rsid w:val="00CD2D91"/>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1FA"/>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6E"/>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1A0"/>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948"/>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17B17"/>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ED"/>
    <w:rsid w:val="00D35C50"/>
    <w:rsid w:val="00D361D3"/>
    <w:rsid w:val="00D3622A"/>
    <w:rsid w:val="00D362E2"/>
    <w:rsid w:val="00D3643A"/>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532"/>
    <w:rsid w:val="00D4364F"/>
    <w:rsid w:val="00D436E5"/>
    <w:rsid w:val="00D4389B"/>
    <w:rsid w:val="00D43989"/>
    <w:rsid w:val="00D43F76"/>
    <w:rsid w:val="00D44052"/>
    <w:rsid w:val="00D447E5"/>
    <w:rsid w:val="00D44ADA"/>
    <w:rsid w:val="00D4500B"/>
    <w:rsid w:val="00D452DE"/>
    <w:rsid w:val="00D4533D"/>
    <w:rsid w:val="00D45428"/>
    <w:rsid w:val="00D454A3"/>
    <w:rsid w:val="00D457AA"/>
    <w:rsid w:val="00D45B94"/>
    <w:rsid w:val="00D45DAD"/>
    <w:rsid w:val="00D45E9B"/>
    <w:rsid w:val="00D460D4"/>
    <w:rsid w:val="00D46650"/>
    <w:rsid w:val="00D46908"/>
    <w:rsid w:val="00D469D5"/>
    <w:rsid w:val="00D46DBA"/>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B6F"/>
    <w:rsid w:val="00D554E8"/>
    <w:rsid w:val="00D55A55"/>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215"/>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60D"/>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D3A"/>
    <w:rsid w:val="00D75EE9"/>
    <w:rsid w:val="00D75FD2"/>
    <w:rsid w:val="00D76051"/>
    <w:rsid w:val="00D761DB"/>
    <w:rsid w:val="00D763E0"/>
    <w:rsid w:val="00D76651"/>
    <w:rsid w:val="00D76782"/>
    <w:rsid w:val="00D76956"/>
    <w:rsid w:val="00D76AC7"/>
    <w:rsid w:val="00D76B3E"/>
    <w:rsid w:val="00D77EA2"/>
    <w:rsid w:val="00D77F6A"/>
    <w:rsid w:val="00D77FD0"/>
    <w:rsid w:val="00D808DF"/>
    <w:rsid w:val="00D809E1"/>
    <w:rsid w:val="00D80D2E"/>
    <w:rsid w:val="00D8106D"/>
    <w:rsid w:val="00D81459"/>
    <w:rsid w:val="00D8191C"/>
    <w:rsid w:val="00D819DD"/>
    <w:rsid w:val="00D81A15"/>
    <w:rsid w:val="00D81A35"/>
    <w:rsid w:val="00D81B8F"/>
    <w:rsid w:val="00D81C7B"/>
    <w:rsid w:val="00D820CA"/>
    <w:rsid w:val="00D8216F"/>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B9"/>
    <w:rsid w:val="00D860C3"/>
    <w:rsid w:val="00D86152"/>
    <w:rsid w:val="00D863BC"/>
    <w:rsid w:val="00D86721"/>
    <w:rsid w:val="00D86737"/>
    <w:rsid w:val="00D8677A"/>
    <w:rsid w:val="00D86BB3"/>
    <w:rsid w:val="00D86D4E"/>
    <w:rsid w:val="00D86F88"/>
    <w:rsid w:val="00D870BC"/>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0F67"/>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64"/>
    <w:rsid w:val="00DB69DD"/>
    <w:rsid w:val="00DB6B9B"/>
    <w:rsid w:val="00DB701F"/>
    <w:rsid w:val="00DB7934"/>
    <w:rsid w:val="00DB7D65"/>
    <w:rsid w:val="00DB7DF4"/>
    <w:rsid w:val="00DC0051"/>
    <w:rsid w:val="00DC01D1"/>
    <w:rsid w:val="00DC01EB"/>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E50"/>
    <w:rsid w:val="00DC4FBF"/>
    <w:rsid w:val="00DC4FC1"/>
    <w:rsid w:val="00DC50AF"/>
    <w:rsid w:val="00DC54CB"/>
    <w:rsid w:val="00DC5527"/>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31"/>
    <w:rsid w:val="00DC755A"/>
    <w:rsid w:val="00DC7831"/>
    <w:rsid w:val="00DC794A"/>
    <w:rsid w:val="00DC798F"/>
    <w:rsid w:val="00DC7DB4"/>
    <w:rsid w:val="00DC7DFD"/>
    <w:rsid w:val="00DD0178"/>
    <w:rsid w:val="00DD054A"/>
    <w:rsid w:val="00DD0853"/>
    <w:rsid w:val="00DD08CF"/>
    <w:rsid w:val="00DD0A4C"/>
    <w:rsid w:val="00DD0F4F"/>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3A3"/>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88"/>
    <w:rsid w:val="00DD73EC"/>
    <w:rsid w:val="00DD788D"/>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DA3"/>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2FB6"/>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2C43"/>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5BA"/>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2"/>
    <w:rsid w:val="00E1050B"/>
    <w:rsid w:val="00E107AB"/>
    <w:rsid w:val="00E109EE"/>
    <w:rsid w:val="00E10B83"/>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49C"/>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B80"/>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EB"/>
    <w:rsid w:val="00E47EDD"/>
    <w:rsid w:val="00E47EE7"/>
    <w:rsid w:val="00E47F51"/>
    <w:rsid w:val="00E47FEF"/>
    <w:rsid w:val="00E507DF"/>
    <w:rsid w:val="00E50853"/>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E03"/>
    <w:rsid w:val="00E60FB7"/>
    <w:rsid w:val="00E6102D"/>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59C"/>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2B6"/>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1C1"/>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2D7"/>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641"/>
    <w:rsid w:val="00ED6708"/>
    <w:rsid w:val="00ED69C8"/>
    <w:rsid w:val="00ED7090"/>
    <w:rsid w:val="00ED739B"/>
    <w:rsid w:val="00ED7500"/>
    <w:rsid w:val="00ED75F5"/>
    <w:rsid w:val="00ED7AA9"/>
    <w:rsid w:val="00ED7F82"/>
    <w:rsid w:val="00EE00BA"/>
    <w:rsid w:val="00EE055C"/>
    <w:rsid w:val="00EE05A5"/>
    <w:rsid w:val="00EE0637"/>
    <w:rsid w:val="00EE081E"/>
    <w:rsid w:val="00EE0B0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2D8"/>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79"/>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A9B"/>
    <w:rsid w:val="00F37B5B"/>
    <w:rsid w:val="00F37C4A"/>
    <w:rsid w:val="00F37F14"/>
    <w:rsid w:val="00F40352"/>
    <w:rsid w:val="00F40478"/>
    <w:rsid w:val="00F40507"/>
    <w:rsid w:val="00F40792"/>
    <w:rsid w:val="00F40838"/>
    <w:rsid w:val="00F40843"/>
    <w:rsid w:val="00F40C17"/>
    <w:rsid w:val="00F40CBC"/>
    <w:rsid w:val="00F40CC3"/>
    <w:rsid w:val="00F41508"/>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9D1"/>
    <w:rsid w:val="00F52A27"/>
    <w:rsid w:val="00F52AF6"/>
    <w:rsid w:val="00F52FC9"/>
    <w:rsid w:val="00F5344E"/>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1D39"/>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67E"/>
    <w:rsid w:val="00F64833"/>
    <w:rsid w:val="00F648DE"/>
    <w:rsid w:val="00F64D95"/>
    <w:rsid w:val="00F64E4F"/>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D06"/>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5D4"/>
    <w:rsid w:val="00F7484C"/>
    <w:rsid w:val="00F74885"/>
    <w:rsid w:val="00F74A60"/>
    <w:rsid w:val="00F74C60"/>
    <w:rsid w:val="00F74DA5"/>
    <w:rsid w:val="00F74DFF"/>
    <w:rsid w:val="00F74E5F"/>
    <w:rsid w:val="00F75272"/>
    <w:rsid w:val="00F7529E"/>
    <w:rsid w:val="00F75853"/>
    <w:rsid w:val="00F75DC8"/>
    <w:rsid w:val="00F75FBE"/>
    <w:rsid w:val="00F76079"/>
    <w:rsid w:val="00F766A3"/>
    <w:rsid w:val="00F76A9F"/>
    <w:rsid w:val="00F7719D"/>
    <w:rsid w:val="00F7732A"/>
    <w:rsid w:val="00F77754"/>
    <w:rsid w:val="00F77801"/>
    <w:rsid w:val="00F77C71"/>
    <w:rsid w:val="00F77F53"/>
    <w:rsid w:val="00F802A2"/>
    <w:rsid w:val="00F8070E"/>
    <w:rsid w:val="00F80CA2"/>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2E71"/>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A9E"/>
    <w:rsid w:val="00F84C53"/>
    <w:rsid w:val="00F84E7B"/>
    <w:rsid w:val="00F85031"/>
    <w:rsid w:val="00F85038"/>
    <w:rsid w:val="00F851A0"/>
    <w:rsid w:val="00F85500"/>
    <w:rsid w:val="00F85634"/>
    <w:rsid w:val="00F85897"/>
    <w:rsid w:val="00F85C44"/>
    <w:rsid w:val="00F85DE9"/>
    <w:rsid w:val="00F861D2"/>
    <w:rsid w:val="00F8640E"/>
    <w:rsid w:val="00F8660C"/>
    <w:rsid w:val="00F86A5C"/>
    <w:rsid w:val="00F8749A"/>
    <w:rsid w:val="00F876B3"/>
    <w:rsid w:val="00F87883"/>
    <w:rsid w:val="00F87D29"/>
    <w:rsid w:val="00F87F44"/>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B2E"/>
    <w:rsid w:val="00F95D8C"/>
    <w:rsid w:val="00F95EAA"/>
    <w:rsid w:val="00F95EED"/>
    <w:rsid w:val="00F961AB"/>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BDE"/>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38E"/>
    <w:rsid w:val="00FA58C6"/>
    <w:rsid w:val="00FA58D2"/>
    <w:rsid w:val="00FA5F8D"/>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2A2"/>
    <w:rsid w:val="00FC0351"/>
    <w:rsid w:val="00FC0646"/>
    <w:rsid w:val="00FC07C4"/>
    <w:rsid w:val="00FC0B22"/>
    <w:rsid w:val="00FC0B4E"/>
    <w:rsid w:val="00FC0D92"/>
    <w:rsid w:val="00FC0F64"/>
    <w:rsid w:val="00FC1143"/>
    <w:rsid w:val="00FC1346"/>
    <w:rsid w:val="00FC1357"/>
    <w:rsid w:val="00FC13EA"/>
    <w:rsid w:val="00FC14B2"/>
    <w:rsid w:val="00FC1829"/>
    <w:rsid w:val="00FC1882"/>
    <w:rsid w:val="00FC1DC7"/>
    <w:rsid w:val="00FC1DF9"/>
    <w:rsid w:val="00FC21B8"/>
    <w:rsid w:val="00FC2210"/>
    <w:rsid w:val="00FC223B"/>
    <w:rsid w:val="00FC2299"/>
    <w:rsid w:val="00FC23DD"/>
    <w:rsid w:val="00FC2D36"/>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2168"/>
    <w:rsid w:val="00FD2191"/>
    <w:rsid w:val="00FD26B7"/>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D51"/>
    <w:rsid w:val="00FD50B9"/>
    <w:rsid w:val="00FD53EA"/>
    <w:rsid w:val="00FD554B"/>
    <w:rsid w:val="00FD554C"/>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D7A22"/>
    <w:rsid w:val="00FE022E"/>
    <w:rsid w:val="00FE05A1"/>
    <w:rsid w:val="00FE08D7"/>
    <w:rsid w:val="00FE0964"/>
    <w:rsid w:val="00FE0B52"/>
    <w:rsid w:val="00FE0CAF"/>
    <w:rsid w:val="00FE101E"/>
    <w:rsid w:val="00FE1320"/>
    <w:rsid w:val="00FE171D"/>
    <w:rsid w:val="00FE18C0"/>
    <w:rsid w:val="00FE1969"/>
    <w:rsid w:val="00FE19F9"/>
    <w:rsid w:val="00FE1B0C"/>
    <w:rsid w:val="00FE1DFA"/>
    <w:rsid w:val="00FE1FB4"/>
    <w:rsid w:val="00FE236D"/>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4FE8"/>
    <w:rsid w:val="00FE50CF"/>
    <w:rsid w:val="00FE535D"/>
    <w:rsid w:val="00FE55EB"/>
    <w:rsid w:val="00FE575B"/>
    <w:rsid w:val="00FE57B4"/>
    <w:rsid w:val="00FE5E28"/>
    <w:rsid w:val="00FE5FC7"/>
    <w:rsid w:val="00FE6129"/>
    <w:rsid w:val="00FE61B2"/>
    <w:rsid w:val="00FE6614"/>
    <w:rsid w:val="00FE6785"/>
    <w:rsid w:val="00FE69DD"/>
    <w:rsid w:val="00FE6A8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89443CB"/>
    <w:rsid w:val="0B154241"/>
    <w:rsid w:val="0B2C04BA"/>
    <w:rsid w:val="0DEB4313"/>
    <w:rsid w:val="1EB67190"/>
    <w:rsid w:val="27A26212"/>
    <w:rsid w:val="295E3B95"/>
    <w:rsid w:val="2F90165B"/>
    <w:rsid w:val="39BC5B8B"/>
    <w:rsid w:val="40673114"/>
    <w:rsid w:val="410F0ADD"/>
    <w:rsid w:val="42ED1EBC"/>
    <w:rsid w:val="466A5204"/>
    <w:rsid w:val="4F430624"/>
    <w:rsid w:val="563F6C62"/>
    <w:rsid w:val="5E336B33"/>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8D15E"/>
  <w15:docId w15:val="{9F3CDDE4-7575-4B91-A9F2-6AA580DB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03"/>
    <w:pPr>
      <w:spacing w:after="180" w:line="259" w:lineRule="auto"/>
    </w:pPr>
    <w:rPr>
      <w:rFonts w:ascii="Times New Roman" w:hAnsi="Times New Roman"/>
      <w:lang w:val="en-GB" w:eastAsia="ja-JP"/>
    </w:rPr>
  </w:style>
  <w:style w:type="paragraph" w:styleId="Heading1">
    <w:name w:val="heading 1"/>
    <w:next w:val="Normal"/>
    <w:link w:val="Heading1Char"/>
    <w:qFormat/>
    <w:rsid w:val="00E60E03"/>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rsid w:val="00E60E03"/>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E60E03"/>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E60E03"/>
    <w:pPr>
      <w:numPr>
        <w:ilvl w:val="3"/>
      </w:numPr>
      <w:outlineLvl w:val="3"/>
    </w:pPr>
    <w:rPr>
      <w:rFonts w:ascii="Times New Roman" w:hAnsi="Times New Roman"/>
    </w:rPr>
  </w:style>
  <w:style w:type="paragraph" w:styleId="Heading5">
    <w:name w:val="heading 5"/>
    <w:basedOn w:val="Heading4"/>
    <w:next w:val="Normal"/>
    <w:link w:val="Heading5Char"/>
    <w:qFormat/>
    <w:rsid w:val="00E60E03"/>
    <w:pPr>
      <w:numPr>
        <w:ilvl w:val="4"/>
      </w:numPr>
      <w:outlineLvl w:val="4"/>
    </w:pPr>
    <w:rPr>
      <w:sz w:val="22"/>
    </w:rPr>
  </w:style>
  <w:style w:type="paragraph" w:styleId="Heading6">
    <w:name w:val="heading 6"/>
    <w:basedOn w:val="H6"/>
    <w:next w:val="Normal"/>
    <w:link w:val="Heading6Char"/>
    <w:qFormat/>
    <w:rsid w:val="00E60E03"/>
    <w:pPr>
      <w:numPr>
        <w:ilvl w:val="5"/>
      </w:numPr>
      <w:ind w:left="1985" w:hanging="1985"/>
      <w:outlineLvl w:val="5"/>
    </w:pPr>
  </w:style>
  <w:style w:type="paragraph" w:styleId="Heading7">
    <w:name w:val="heading 7"/>
    <w:basedOn w:val="H6"/>
    <w:next w:val="Normal"/>
    <w:link w:val="Heading7Char"/>
    <w:qFormat/>
    <w:rsid w:val="00E60E03"/>
    <w:pPr>
      <w:numPr>
        <w:ilvl w:val="6"/>
      </w:numPr>
      <w:ind w:left="1985" w:hanging="1985"/>
      <w:outlineLvl w:val="6"/>
    </w:pPr>
  </w:style>
  <w:style w:type="paragraph" w:styleId="Heading8">
    <w:name w:val="heading 8"/>
    <w:basedOn w:val="Heading1"/>
    <w:next w:val="Normal"/>
    <w:link w:val="Heading8Char"/>
    <w:qFormat/>
    <w:rsid w:val="00E60E03"/>
    <w:pPr>
      <w:numPr>
        <w:ilvl w:val="7"/>
      </w:numPr>
      <w:outlineLvl w:val="7"/>
    </w:pPr>
  </w:style>
  <w:style w:type="paragraph" w:styleId="Heading9">
    <w:name w:val="heading 9"/>
    <w:basedOn w:val="Heading8"/>
    <w:next w:val="Normal"/>
    <w:link w:val="Heading9Char"/>
    <w:qFormat/>
    <w:rsid w:val="00E60E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60E03"/>
    <w:pPr>
      <w:ind w:left="1985" w:hanging="1985"/>
      <w:outlineLvl w:val="9"/>
    </w:pPr>
    <w:rPr>
      <w:sz w:val="20"/>
    </w:rPr>
  </w:style>
  <w:style w:type="paragraph" w:styleId="List3">
    <w:name w:val="List 3"/>
    <w:basedOn w:val="List2"/>
    <w:link w:val="List3Char"/>
    <w:qFormat/>
    <w:rsid w:val="00E60E03"/>
    <w:pPr>
      <w:ind w:left="1135"/>
    </w:pPr>
  </w:style>
  <w:style w:type="paragraph" w:styleId="List2">
    <w:name w:val="List 2"/>
    <w:basedOn w:val="List"/>
    <w:link w:val="List2Char"/>
    <w:qFormat/>
    <w:rsid w:val="00E60E03"/>
    <w:pPr>
      <w:ind w:left="851"/>
    </w:pPr>
  </w:style>
  <w:style w:type="paragraph" w:styleId="List">
    <w:name w:val="List"/>
    <w:basedOn w:val="Normal"/>
    <w:link w:val="ListChar"/>
    <w:qFormat/>
    <w:rsid w:val="00E60E03"/>
    <w:pPr>
      <w:ind w:left="568" w:hanging="284"/>
    </w:pPr>
  </w:style>
  <w:style w:type="paragraph" w:styleId="TOC7">
    <w:name w:val="toc 7"/>
    <w:basedOn w:val="TOC6"/>
    <w:next w:val="Normal"/>
    <w:qFormat/>
    <w:rsid w:val="00E60E03"/>
    <w:pPr>
      <w:ind w:left="1200"/>
    </w:pPr>
  </w:style>
  <w:style w:type="paragraph" w:styleId="TOC6">
    <w:name w:val="toc 6"/>
    <w:basedOn w:val="TOC5"/>
    <w:next w:val="Normal"/>
    <w:qFormat/>
    <w:rsid w:val="00E60E03"/>
    <w:pPr>
      <w:ind w:left="1000"/>
    </w:pPr>
  </w:style>
  <w:style w:type="paragraph" w:styleId="TOC5">
    <w:name w:val="toc 5"/>
    <w:basedOn w:val="TOC4"/>
    <w:next w:val="Normal"/>
    <w:qFormat/>
    <w:rsid w:val="00E60E03"/>
    <w:pPr>
      <w:ind w:left="800"/>
    </w:pPr>
  </w:style>
  <w:style w:type="paragraph" w:styleId="TOC4">
    <w:name w:val="toc 4"/>
    <w:basedOn w:val="TOC3"/>
    <w:next w:val="Normal"/>
    <w:qFormat/>
    <w:rsid w:val="00E60E03"/>
    <w:pPr>
      <w:ind w:left="600"/>
    </w:pPr>
  </w:style>
  <w:style w:type="paragraph" w:styleId="TOC3">
    <w:name w:val="toc 3"/>
    <w:basedOn w:val="TOC2"/>
    <w:next w:val="Normal"/>
    <w:uiPriority w:val="39"/>
    <w:qFormat/>
    <w:rsid w:val="00E60E03"/>
    <w:pPr>
      <w:spacing w:before="0"/>
      <w:ind w:left="400"/>
    </w:pPr>
    <w:rPr>
      <w:i w:val="0"/>
      <w:iCs w:val="0"/>
    </w:rPr>
  </w:style>
  <w:style w:type="paragraph" w:styleId="TOC2">
    <w:name w:val="toc 2"/>
    <w:basedOn w:val="TOC1"/>
    <w:next w:val="Normal"/>
    <w:uiPriority w:val="39"/>
    <w:qFormat/>
    <w:rsid w:val="00E60E03"/>
    <w:pPr>
      <w:spacing w:before="120" w:after="0"/>
      <w:ind w:left="200"/>
    </w:pPr>
    <w:rPr>
      <w:b w:val="0"/>
      <w:bCs w:val="0"/>
      <w:i/>
      <w:iCs/>
    </w:rPr>
  </w:style>
  <w:style w:type="paragraph" w:styleId="TOC1">
    <w:name w:val="toc 1"/>
    <w:next w:val="Normal"/>
    <w:uiPriority w:val="39"/>
    <w:qFormat/>
    <w:rsid w:val="00E60E03"/>
    <w:pPr>
      <w:spacing w:before="240" w:after="120" w:line="259" w:lineRule="auto"/>
    </w:pPr>
    <w:rPr>
      <w:rFonts w:asciiTheme="minorHAnsi" w:hAnsiTheme="minorHAnsi"/>
      <w:b/>
      <w:bCs/>
      <w:lang w:val="en-GB" w:eastAsia="ja-JP"/>
    </w:rPr>
  </w:style>
  <w:style w:type="paragraph" w:styleId="ListNumber2">
    <w:name w:val="List Number 2"/>
    <w:basedOn w:val="ListNumber"/>
    <w:qFormat/>
    <w:rsid w:val="00E60E03"/>
    <w:pPr>
      <w:ind w:left="851"/>
    </w:pPr>
  </w:style>
  <w:style w:type="paragraph" w:styleId="ListNumber">
    <w:name w:val="List Number"/>
    <w:basedOn w:val="List"/>
    <w:qFormat/>
    <w:rsid w:val="00E60E03"/>
  </w:style>
  <w:style w:type="paragraph" w:styleId="ListBullet4">
    <w:name w:val="List Bullet 4"/>
    <w:basedOn w:val="ListBullet3"/>
    <w:qFormat/>
    <w:rsid w:val="00E60E03"/>
    <w:pPr>
      <w:ind w:left="1418"/>
    </w:pPr>
  </w:style>
  <w:style w:type="paragraph" w:styleId="ListBullet3">
    <w:name w:val="List Bullet 3"/>
    <w:basedOn w:val="ListBullet2"/>
    <w:qFormat/>
    <w:rsid w:val="00E60E03"/>
    <w:pPr>
      <w:ind w:left="1135"/>
    </w:pPr>
  </w:style>
  <w:style w:type="paragraph" w:styleId="ListBullet2">
    <w:name w:val="List Bullet 2"/>
    <w:basedOn w:val="ListBullet"/>
    <w:qFormat/>
    <w:rsid w:val="00E60E03"/>
    <w:pPr>
      <w:ind w:left="851"/>
    </w:pPr>
  </w:style>
  <w:style w:type="paragraph" w:styleId="ListBullet">
    <w:name w:val="List Bullet"/>
    <w:basedOn w:val="List"/>
    <w:uiPriority w:val="99"/>
    <w:qFormat/>
    <w:rsid w:val="00E60E03"/>
  </w:style>
  <w:style w:type="paragraph" w:styleId="Caption">
    <w:name w:val="caption"/>
    <w:basedOn w:val="Normal"/>
    <w:next w:val="Normal"/>
    <w:link w:val="CaptionChar"/>
    <w:unhideWhenUsed/>
    <w:qFormat/>
    <w:rsid w:val="00E60E03"/>
    <w:pPr>
      <w:jc w:val="center"/>
    </w:pPr>
    <w:rPr>
      <w:b/>
      <w:bCs/>
    </w:rPr>
  </w:style>
  <w:style w:type="paragraph" w:styleId="DocumentMap">
    <w:name w:val="Document Map"/>
    <w:basedOn w:val="Normal"/>
    <w:link w:val="DocumentMapChar"/>
    <w:qFormat/>
    <w:rsid w:val="00E60E03"/>
    <w:pPr>
      <w:shd w:val="clear" w:color="auto" w:fill="000080"/>
    </w:pPr>
    <w:rPr>
      <w:rFonts w:ascii="Arial" w:eastAsia="MS Gothic" w:hAnsi="Arial"/>
    </w:rPr>
  </w:style>
  <w:style w:type="paragraph" w:styleId="CommentText">
    <w:name w:val="annotation text"/>
    <w:basedOn w:val="Normal"/>
    <w:link w:val="CommentTextChar"/>
    <w:qFormat/>
    <w:rsid w:val="00E60E03"/>
  </w:style>
  <w:style w:type="paragraph" w:styleId="BodyText3">
    <w:name w:val="Body Text 3"/>
    <w:basedOn w:val="Normal"/>
    <w:link w:val="BodyText3Char"/>
    <w:qFormat/>
    <w:rsid w:val="00E60E03"/>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rsid w:val="00E60E03"/>
    <w:pPr>
      <w:overflowPunct w:val="0"/>
      <w:autoSpaceDE w:val="0"/>
      <w:autoSpaceDN w:val="0"/>
      <w:adjustRightInd w:val="0"/>
      <w:textAlignment w:val="baseline"/>
    </w:pPr>
  </w:style>
  <w:style w:type="paragraph" w:styleId="BodyTextIndent">
    <w:name w:val="Body Text Indent"/>
    <w:basedOn w:val="Normal"/>
    <w:link w:val="BodyTextIndentChar"/>
    <w:qFormat/>
    <w:rsid w:val="00E60E03"/>
    <w:pPr>
      <w:ind w:leftChars="71" w:left="142"/>
    </w:pPr>
  </w:style>
  <w:style w:type="paragraph" w:styleId="PlainText">
    <w:name w:val="Plain Text"/>
    <w:basedOn w:val="Normal"/>
    <w:link w:val="PlainTextChar"/>
    <w:uiPriority w:val="99"/>
    <w:unhideWhenUsed/>
    <w:qFormat/>
    <w:rsid w:val="00E60E03"/>
    <w:pPr>
      <w:spacing w:after="0"/>
    </w:pPr>
    <w:rPr>
      <w:rFonts w:ascii="Consolas" w:eastAsia="Calibri" w:hAnsi="Consolas" w:cs="Consolas"/>
      <w:sz w:val="21"/>
      <w:szCs w:val="21"/>
      <w:lang w:val="en-US" w:eastAsia="zh-CN"/>
    </w:rPr>
  </w:style>
  <w:style w:type="paragraph" w:styleId="ListBullet5">
    <w:name w:val="List Bullet 5"/>
    <w:basedOn w:val="ListBullet4"/>
    <w:qFormat/>
    <w:rsid w:val="00E60E03"/>
    <w:pPr>
      <w:ind w:left="1702"/>
    </w:pPr>
  </w:style>
  <w:style w:type="paragraph" w:styleId="TOC8">
    <w:name w:val="toc 8"/>
    <w:basedOn w:val="TOC1"/>
    <w:next w:val="Normal"/>
    <w:qFormat/>
    <w:rsid w:val="00E60E03"/>
    <w:pPr>
      <w:spacing w:before="0" w:after="0"/>
      <w:ind w:left="1400"/>
    </w:pPr>
    <w:rPr>
      <w:b w:val="0"/>
      <w:bCs w:val="0"/>
    </w:rPr>
  </w:style>
  <w:style w:type="paragraph" w:styleId="Date">
    <w:name w:val="Date"/>
    <w:basedOn w:val="Normal"/>
    <w:next w:val="Normal"/>
    <w:link w:val="DateChar"/>
    <w:qFormat/>
    <w:rsid w:val="00E60E03"/>
  </w:style>
  <w:style w:type="paragraph" w:styleId="BodyTextIndent2">
    <w:name w:val="Body Text Indent 2"/>
    <w:basedOn w:val="Normal"/>
    <w:link w:val="BodyTextIndent2Char"/>
    <w:qFormat/>
    <w:rsid w:val="00E60E03"/>
    <w:pPr>
      <w:ind w:leftChars="100" w:left="200"/>
    </w:pPr>
  </w:style>
  <w:style w:type="paragraph" w:styleId="EndnoteText">
    <w:name w:val="endnote text"/>
    <w:basedOn w:val="Normal"/>
    <w:link w:val="EndnoteTextChar"/>
    <w:qFormat/>
    <w:rsid w:val="00E60E03"/>
    <w:pPr>
      <w:spacing w:after="0"/>
      <w:jc w:val="both"/>
    </w:pPr>
    <w:rPr>
      <w:rFonts w:eastAsia="Malgun Gothic"/>
      <w:lang w:eastAsia="en-US"/>
    </w:rPr>
  </w:style>
  <w:style w:type="paragraph" w:styleId="BalloonText">
    <w:name w:val="Balloon Text"/>
    <w:basedOn w:val="Normal"/>
    <w:link w:val="BalloonTextChar"/>
    <w:semiHidden/>
    <w:qFormat/>
    <w:rsid w:val="00E60E03"/>
    <w:rPr>
      <w:rFonts w:ascii="Arial" w:eastAsia="MS Gothic" w:hAnsi="Arial"/>
      <w:sz w:val="18"/>
      <w:szCs w:val="18"/>
    </w:rPr>
  </w:style>
  <w:style w:type="paragraph" w:styleId="Footer">
    <w:name w:val="footer"/>
    <w:basedOn w:val="Header"/>
    <w:link w:val="FooterChar"/>
    <w:uiPriority w:val="99"/>
    <w:qFormat/>
    <w:rsid w:val="00E60E03"/>
    <w:pPr>
      <w:jc w:val="center"/>
    </w:pPr>
    <w:rPr>
      <w:i/>
    </w:rPr>
  </w:style>
  <w:style w:type="paragraph" w:styleId="Header">
    <w:name w:val="header"/>
    <w:link w:val="HeaderChar"/>
    <w:qFormat/>
    <w:rsid w:val="00E60E03"/>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sid w:val="00E60E03"/>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E60E03"/>
    <w:pPr>
      <w:keepLines/>
      <w:spacing w:after="0"/>
      <w:ind w:left="454" w:hanging="454"/>
    </w:pPr>
    <w:rPr>
      <w:sz w:val="16"/>
    </w:rPr>
  </w:style>
  <w:style w:type="paragraph" w:styleId="List5">
    <w:name w:val="List 5"/>
    <w:basedOn w:val="List4"/>
    <w:qFormat/>
    <w:rsid w:val="00E60E03"/>
    <w:pPr>
      <w:ind w:left="1702"/>
    </w:pPr>
  </w:style>
  <w:style w:type="paragraph" w:styleId="List4">
    <w:name w:val="List 4"/>
    <w:basedOn w:val="List3"/>
    <w:qFormat/>
    <w:rsid w:val="00E60E03"/>
    <w:pPr>
      <w:ind w:left="1418"/>
    </w:pPr>
  </w:style>
  <w:style w:type="paragraph" w:styleId="TableofFigures">
    <w:name w:val="table of figures"/>
    <w:basedOn w:val="Normal"/>
    <w:next w:val="Normal"/>
    <w:uiPriority w:val="99"/>
    <w:qFormat/>
    <w:rsid w:val="00E60E03"/>
    <w:pPr>
      <w:spacing w:after="0"/>
      <w:ind w:left="400" w:hanging="400"/>
    </w:pPr>
    <w:rPr>
      <w:rFonts w:asciiTheme="minorHAnsi" w:hAnsiTheme="minorHAnsi"/>
      <w:b/>
      <w:bCs/>
    </w:rPr>
  </w:style>
  <w:style w:type="paragraph" w:styleId="TOC9">
    <w:name w:val="toc 9"/>
    <w:basedOn w:val="TOC8"/>
    <w:next w:val="Normal"/>
    <w:qFormat/>
    <w:rsid w:val="00E60E03"/>
    <w:pPr>
      <w:ind w:left="1600"/>
    </w:pPr>
  </w:style>
  <w:style w:type="paragraph" w:styleId="BodyText2">
    <w:name w:val="Body Text 2"/>
    <w:basedOn w:val="Normal"/>
    <w:link w:val="BodyText2Char"/>
    <w:qFormat/>
    <w:rsid w:val="00E60E03"/>
    <w:rPr>
      <w:i/>
      <w:iCs/>
    </w:rPr>
  </w:style>
  <w:style w:type="paragraph" w:styleId="ListContinue2">
    <w:name w:val="List Continue 2"/>
    <w:basedOn w:val="Normal"/>
    <w:qFormat/>
    <w:rsid w:val="00E60E03"/>
    <w:pPr>
      <w:ind w:leftChars="400" w:left="850"/>
    </w:pPr>
  </w:style>
  <w:style w:type="paragraph" w:styleId="HTMLPreformatted">
    <w:name w:val="HTML Preformatted"/>
    <w:basedOn w:val="Normal"/>
    <w:link w:val="HTMLPreformattedChar"/>
    <w:uiPriority w:val="99"/>
    <w:unhideWhenUsed/>
    <w:qFormat/>
    <w:rsid w:val="00E6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E60E03"/>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E60E03"/>
    <w:pPr>
      <w:keepLines/>
      <w:spacing w:after="0"/>
    </w:pPr>
  </w:style>
  <w:style w:type="paragraph" w:styleId="Index2">
    <w:name w:val="index 2"/>
    <w:basedOn w:val="Index1"/>
    <w:next w:val="Normal"/>
    <w:qFormat/>
    <w:rsid w:val="00E60E03"/>
    <w:pPr>
      <w:ind w:left="284"/>
    </w:pPr>
  </w:style>
  <w:style w:type="paragraph" w:styleId="Title">
    <w:name w:val="Title"/>
    <w:basedOn w:val="Normal"/>
    <w:link w:val="TitleChar"/>
    <w:qFormat/>
    <w:rsid w:val="00E60E03"/>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E60E03"/>
    <w:rPr>
      <w:b/>
      <w:bCs/>
    </w:rPr>
  </w:style>
  <w:style w:type="paragraph" w:styleId="BodyTextFirstIndent2">
    <w:name w:val="Body Text First Indent 2"/>
    <w:basedOn w:val="BodyTextIndent"/>
    <w:link w:val="BodyTextFirstIndent2Char"/>
    <w:qFormat/>
    <w:rsid w:val="00E60E03"/>
    <w:pPr>
      <w:ind w:leftChars="400" w:left="851" w:firstLineChars="100" w:firstLine="210"/>
    </w:pPr>
    <w:rPr>
      <w:lang w:eastAsia="en-US"/>
    </w:rPr>
  </w:style>
  <w:style w:type="table" w:styleId="TableGrid">
    <w:name w:val="Table Grid"/>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E60E0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E60E03"/>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E60E03"/>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E60E0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E60E0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E60E0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E60E03"/>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60E03"/>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E60E03"/>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E60E03"/>
    <w:rPr>
      <w:b/>
      <w:bCs/>
    </w:rPr>
  </w:style>
  <w:style w:type="character" w:styleId="EndnoteReference">
    <w:name w:val="endnote reference"/>
    <w:qFormat/>
    <w:rsid w:val="00E60E03"/>
    <w:rPr>
      <w:vertAlign w:val="superscript"/>
    </w:rPr>
  </w:style>
  <w:style w:type="character" w:styleId="PageNumber">
    <w:name w:val="page number"/>
    <w:basedOn w:val="DefaultParagraphFont"/>
    <w:qFormat/>
    <w:rsid w:val="00E60E03"/>
  </w:style>
  <w:style w:type="character" w:styleId="FollowedHyperlink">
    <w:name w:val="FollowedHyperlink"/>
    <w:qFormat/>
    <w:rsid w:val="00E60E03"/>
    <w:rPr>
      <w:color w:val="800080"/>
      <w:u w:val="single"/>
    </w:rPr>
  </w:style>
  <w:style w:type="character" w:styleId="Emphasis">
    <w:name w:val="Emphasis"/>
    <w:uiPriority w:val="20"/>
    <w:qFormat/>
    <w:rsid w:val="00E60E03"/>
    <w:rPr>
      <w:i/>
      <w:iCs/>
    </w:rPr>
  </w:style>
  <w:style w:type="character" w:styleId="Hyperlink">
    <w:name w:val="Hyperlink"/>
    <w:uiPriority w:val="99"/>
    <w:qFormat/>
    <w:rsid w:val="00E60E03"/>
    <w:rPr>
      <w:color w:val="0000FF"/>
      <w:u w:val="single"/>
    </w:rPr>
  </w:style>
  <w:style w:type="character" w:styleId="CommentReference">
    <w:name w:val="annotation reference"/>
    <w:qFormat/>
    <w:rsid w:val="00E60E03"/>
    <w:rPr>
      <w:sz w:val="16"/>
    </w:rPr>
  </w:style>
  <w:style w:type="character" w:styleId="FootnoteReference">
    <w:name w:val="footnote reference"/>
    <w:qFormat/>
    <w:rsid w:val="00E60E03"/>
    <w:rPr>
      <w:b/>
      <w:position w:val="6"/>
      <w:sz w:val="16"/>
    </w:rPr>
  </w:style>
  <w:style w:type="character" w:customStyle="1" w:styleId="BalloonTextChar">
    <w:name w:val="Balloon Text Char"/>
    <w:link w:val="BalloonText"/>
    <w:uiPriority w:val="99"/>
    <w:semiHidden/>
    <w:qFormat/>
    <w:rsid w:val="00E60E03"/>
    <w:rPr>
      <w:rFonts w:ascii="Arial" w:eastAsia="MS Gothic" w:hAnsi="Arial"/>
      <w:sz w:val="18"/>
      <w:szCs w:val="18"/>
      <w:lang w:val="en-GB" w:eastAsia="ja-JP"/>
    </w:rPr>
  </w:style>
  <w:style w:type="paragraph" w:customStyle="1" w:styleId="ZT">
    <w:name w:val="ZT"/>
    <w:qFormat/>
    <w:rsid w:val="00E60E03"/>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rsid w:val="00E60E03"/>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rsid w:val="00E60E03"/>
    <w:pPr>
      <w:outlineLvl w:val="9"/>
    </w:pPr>
  </w:style>
  <w:style w:type="paragraph" w:customStyle="1" w:styleId="TAH">
    <w:name w:val="TAH"/>
    <w:basedOn w:val="TAC"/>
    <w:link w:val="TAHCar"/>
    <w:qFormat/>
    <w:rsid w:val="00E60E03"/>
    <w:rPr>
      <w:b/>
    </w:rPr>
  </w:style>
  <w:style w:type="paragraph" w:customStyle="1" w:styleId="TAC">
    <w:name w:val="TAC"/>
    <w:basedOn w:val="TAL"/>
    <w:link w:val="TACChar"/>
    <w:qFormat/>
    <w:rsid w:val="00E60E03"/>
    <w:pPr>
      <w:jc w:val="center"/>
    </w:pPr>
  </w:style>
  <w:style w:type="paragraph" w:customStyle="1" w:styleId="TAL">
    <w:name w:val="TAL"/>
    <w:basedOn w:val="Normal"/>
    <w:link w:val="TALCar"/>
    <w:qFormat/>
    <w:rsid w:val="00E60E03"/>
    <w:pPr>
      <w:keepNext/>
      <w:keepLines/>
      <w:spacing w:after="0"/>
    </w:pPr>
    <w:rPr>
      <w:rFonts w:ascii="Arial" w:hAnsi="Arial"/>
      <w:sz w:val="18"/>
    </w:rPr>
  </w:style>
  <w:style w:type="paragraph" w:customStyle="1" w:styleId="TF">
    <w:name w:val="TF"/>
    <w:basedOn w:val="TH"/>
    <w:link w:val="TFChar"/>
    <w:qFormat/>
    <w:rsid w:val="00E60E03"/>
    <w:pPr>
      <w:keepNext w:val="0"/>
      <w:spacing w:before="0" w:after="240"/>
    </w:pPr>
  </w:style>
  <w:style w:type="paragraph" w:customStyle="1" w:styleId="TH">
    <w:name w:val="TH"/>
    <w:basedOn w:val="Normal"/>
    <w:link w:val="THChar"/>
    <w:qFormat/>
    <w:rsid w:val="00E60E03"/>
    <w:pPr>
      <w:keepNext/>
      <w:keepLines/>
      <w:spacing w:before="60"/>
      <w:jc w:val="center"/>
    </w:pPr>
    <w:rPr>
      <w:rFonts w:ascii="Arial" w:hAnsi="Arial"/>
      <w:b/>
    </w:rPr>
  </w:style>
  <w:style w:type="paragraph" w:customStyle="1" w:styleId="NO">
    <w:name w:val="NO"/>
    <w:basedOn w:val="Normal"/>
    <w:link w:val="NOChar"/>
    <w:qFormat/>
    <w:rsid w:val="00E60E03"/>
    <w:pPr>
      <w:keepLines/>
      <w:ind w:left="1135" w:hanging="851"/>
    </w:pPr>
  </w:style>
  <w:style w:type="paragraph" w:customStyle="1" w:styleId="EX">
    <w:name w:val="EX"/>
    <w:basedOn w:val="Normal"/>
    <w:qFormat/>
    <w:rsid w:val="00E60E03"/>
    <w:pPr>
      <w:keepLines/>
      <w:ind w:left="1702" w:hanging="1418"/>
    </w:pPr>
  </w:style>
  <w:style w:type="paragraph" w:customStyle="1" w:styleId="FP">
    <w:name w:val="FP"/>
    <w:basedOn w:val="Normal"/>
    <w:qFormat/>
    <w:rsid w:val="00E60E03"/>
    <w:pPr>
      <w:spacing w:after="0"/>
    </w:pPr>
  </w:style>
  <w:style w:type="paragraph" w:customStyle="1" w:styleId="LD">
    <w:name w:val="LD"/>
    <w:qFormat/>
    <w:rsid w:val="00E60E03"/>
    <w:pPr>
      <w:keepNext/>
      <w:keepLines/>
      <w:spacing w:after="160" w:line="180" w:lineRule="exact"/>
    </w:pPr>
    <w:rPr>
      <w:rFonts w:ascii="MS LineDraw" w:hAnsi="MS LineDraw"/>
      <w:lang w:val="en-GB" w:eastAsia="en-US"/>
    </w:rPr>
  </w:style>
  <w:style w:type="paragraph" w:customStyle="1" w:styleId="NW">
    <w:name w:val="NW"/>
    <w:basedOn w:val="NO"/>
    <w:qFormat/>
    <w:rsid w:val="00E60E03"/>
    <w:pPr>
      <w:spacing w:after="0"/>
    </w:pPr>
  </w:style>
  <w:style w:type="paragraph" w:customStyle="1" w:styleId="EW">
    <w:name w:val="EW"/>
    <w:basedOn w:val="EX"/>
    <w:qFormat/>
    <w:rsid w:val="00E60E03"/>
    <w:pPr>
      <w:spacing w:after="0"/>
    </w:pPr>
  </w:style>
  <w:style w:type="paragraph" w:customStyle="1" w:styleId="EQ">
    <w:name w:val="EQ"/>
    <w:basedOn w:val="Normal"/>
    <w:next w:val="Normal"/>
    <w:qFormat/>
    <w:rsid w:val="00E60E03"/>
    <w:pPr>
      <w:keepLines/>
      <w:tabs>
        <w:tab w:val="center" w:pos="4536"/>
        <w:tab w:val="right" w:pos="9072"/>
      </w:tabs>
    </w:pPr>
  </w:style>
  <w:style w:type="paragraph" w:customStyle="1" w:styleId="NF">
    <w:name w:val="NF"/>
    <w:basedOn w:val="NO"/>
    <w:qFormat/>
    <w:rsid w:val="00E60E03"/>
    <w:pPr>
      <w:keepNext/>
      <w:spacing w:after="0"/>
    </w:pPr>
    <w:rPr>
      <w:rFonts w:ascii="Arial" w:hAnsi="Arial"/>
      <w:sz w:val="18"/>
    </w:rPr>
  </w:style>
  <w:style w:type="paragraph" w:customStyle="1" w:styleId="PL">
    <w:name w:val="PL"/>
    <w:link w:val="PLChar"/>
    <w:qFormat/>
    <w:rsid w:val="00E60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E60E03"/>
    <w:pPr>
      <w:jc w:val="right"/>
    </w:pPr>
  </w:style>
  <w:style w:type="paragraph" w:customStyle="1" w:styleId="TAN">
    <w:name w:val="TAN"/>
    <w:basedOn w:val="TAL"/>
    <w:link w:val="TANChar"/>
    <w:qFormat/>
    <w:rsid w:val="00E60E03"/>
    <w:pPr>
      <w:ind w:left="851" w:hanging="851"/>
    </w:pPr>
  </w:style>
  <w:style w:type="paragraph" w:customStyle="1" w:styleId="ZA">
    <w:name w:val="ZA"/>
    <w:qFormat/>
    <w:rsid w:val="00E60E03"/>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E60E03"/>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rsid w:val="00E60E03"/>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rsid w:val="00E60E03"/>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rsid w:val="00E60E03"/>
    <w:pPr>
      <w:framePr w:wrap="notBeside" w:y="16161"/>
    </w:pPr>
  </w:style>
  <w:style w:type="character" w:customStyle="1" w:styleId="ZGSM">
    <w:name w:val="ZGSM"/>
    <w:qFormat/>
    <w:rsid w:val="00E60E03"/>
  </w:style>
  <w:style w:type="paragraph" w:customStyle="1" w:styleId="ZG">
    <w:name w:val="ZG"/>
    <w:qFormat/>
    <w:rsid w:val="00E60E03"/>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sid w:val="00E60E03"/>
    <w:rPr>
      <w:color w:val="FF0000"/>
    </w:rPr>
  </w:style>
  <w:style w:type="paragraph" w:customStyle="1" w:styleId="B1">
    <w:name w:val="B1"/>
    <w:basedOn w:val="List"/>
    <w:link w:val="B1Char1"/>
    <w:qFormat/>
    <w:rsid w:val="00E60E03"/>
  </w:style>
  <w:style w:type="paragraph" w:customStyle="1" w:styleId="B2">
    <w:name w:val="B2"/>
    <w:basedOn w:val="List2"/>
    <w:link w:val="B2Char"/>
    <w:qFormat/>
    <w:rsid w:val="00E60E03"/>
  </w:style>
  <w:style w:type="paragraph" w:customStyle="1" w:styleId="B3">
    <w:name w:val="B3"/>
    <w:basedOn w:val="List3"/>
    <w:link w:val="B3Char"/>
    <w:qFormat/>
    <w:rsid w:val="00E60E03"/>
  </w:style>
  <w:style w:type="paragraph" w:customStyle="1" w:styleId="B4">
    <w:name w:val="B4"/>
    <w:basedOn w:val="List4"/>
    <w:qFormat/>
    <w:rsid w:val="00E60E03"/>
  </w:style>
  <w:style w:type="paragraph" w:customStyle="1" w:styleId="B5">
    <w:name w:val="B5"/>
    <w:basedOn w:val="List5"/>
    <w:qFormat/>
    <w:rsid w:val="00E60E03"/>
  </w:style>
  <w:style w:type="paragraph" w:customStyle="1" w:styleId="ZTD">
    <w:name w:val="ZTD"/>
    <w:basedOn w:val="ZB"/>
    <w:qFormat/>
    <w:rsid w:val="00E60E03"/>
    <w:pPr>
      <w:framePr w:hRule="auto" w:wrap="notBeside" w:y="852"/>
    </w:pPr>
    <w:rPr>
      <w:i w:val="0"/>
      <w:sz w:val="40"/>
    </w:rPr>
  </w:style>
  <w:style w:type="paragraph" w:customStyle="1" w:styleId="CRCoverPage">
    <w:name w:val="CR Cover Page"/>
    <w:link w:val="CRCoverPageChar"/>
    <w:qFormat/>
    <w:rsid w:val="00E60E03"/>
    <w:pPr>
      <w:spacing w:after="120" w:line="259" w:lineRule="auto"/>
    </w:pPr>
    <w:rPr>
      <w:rFonts w:ascii="Arial" w:hAnsi="Arial"/>
      <w:lang w:val="en-GB" w:eastAsia="en-US"/>
    </w:rPr>
  </w:style>
  <w:style w:type="paragraph" w:customStyle="1" w:styleId="tdoc-header">
    <w:name w:val="tdoc-header"/>
    <w:qFormat/>
    <w:rsid w:val="00E60E03"/>
    <w:pPr>
      <w:spacing w:after="160" w:line="259" w:lineRule="auto"/>
    </w:pPr>
    <w:rPr>
      <w:rFonts w:ascii="Arial" w:hAnsi="Arial"/>
      <w:sz w:val="24"/>
      <w:lang w:val="en-GB" w:eastAsia="en-US"/>
    </w:rPr>
  </w:style>
  <w:style w:type="paragraph" w:customStyle="1" w:styleId="HDStyleLS">
    <w:name w:val="HDStyle_LS"/>
    <w:basedOn w:val="Header"/>
    <w:qFormat/>
    <w:rsid w:val="00E60E03"/>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E60E03"/>
    <w:pPr>
      <w:overflowPunct w:val="0"/>
      <w:autoSpaceDE w:val="0"/>
      <w:autoSpaceDN w:val="0"/>
      <w:adjustRightInd w:val="0"/>
      <w:ind w:left="851"/>
      <w:textAlignment w:val="baseline"/>
    </w:pPr>
  </w:style>
  <w:style w:type="paragraph" w:customStyle="1" w:styleId="INDENT2">
    <w:name w:val="INDENT2"/>
    <w:basedOn w:val="Normal"/>
    <w:qFormat/>
    <w:rsid w:val="00E60E03"/>
    <w:pPr>
      <w:overflowPunct w:val="0"/>
      <w:autoSpaceDE w:val="0"/>
      <w:autoSpaceDN w:val="0"/>
      <w:adjustRightInd w:val="0"/>
      <w:ind w:left="1135" w:hanging="284"/>
      <w:textAlignment w:val="baseline"/>
    </w:pPr>
  </w:style>
  <w:style w:type="paragraph" w:customStyle="1" w:styleId="INDENT3">
    <w:name w:val="INDENT3"/>
    <w:basedOn w:val="Normal"/>
    <w:qFormat/>
    <w:rsid w:val="00E60E03"/>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E60E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E60E0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E60E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E60E0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E60E03"/>
    <w:pPr>
      <w:overflowPunct w:val="0"/>
      <w:autoSpaceDE w:val="0"/>
      <w:autoSpaceDN w:val="0"/>
      <w:adjustRightInd w:val="0"/>
      <w:textAlignment w:val="baseline"/>
    </w:pPr>
  </w:style>
  <w:style w:type="paragraph" w:customStyle="1" w:styleId="Guidance">
    <w:name w:val="Guidance"/>
    <w:basedOn w:val="Normal"/>
    <w:qFormat/>
    <w:rsid w:val="00E60E03"/>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E60E03"/>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E60E03"/>
    <w:pPr>
      <w:overflowPunct w:val="0"/>
      <w:autoSpaceDE w:val="0"/>
      <w:autoSpaceDN w:val="0"/>
      <w:adjustRightInd w:val="0"/>
      <w:ind w:left="1418" w:hanging="1418"/>
      <w:textAlignment w:val="baseline"/>
    </w:pPr>
  </w:style>
  <w:style w:type="paragraph" w:customStyle="1" w:styleId="CRfront">
    <w:name w:val="CR_front"/>
    <w:next w:val="Normal"/>
    <w:qFormat/>
    <w:rsid w:val="00E60E03"/>
    <w:pPr>
      <w:spacing w:after="160" w:line="259" w:lineRule="auto"/>
    </w:pPr>
    <w:rPr>
      <w:rFonts w:ascii="Arial" w:hAnsi="Arial"/>
      <w:lang w:val="en-GB" w:eastAsia="en-US"/>
    </w:rPr>
  </w:style>
  <w:style w:type="paragraph" w:customStyle="1" w:styleId="berschrift2Head2A2">
    <w:name w:val="Überschrift 2.Head2A.2"/>
    <w:basedOn w:val="Heading1"/>
    <w:next w:val="Normal"/>
    <w:qFormat/>
    <w:rsid w:val="00E60E03"/>
    <w:pPr>
      <w:spacing w:before="180"/>
      <w:outlineLvl w:val="1"/>
    </w:pPr>
    <w:rPr>
      <w:sz w:val="32"/>
      <w:lang w:eastAsia="de-DE"/>
    </w:rPr>
  </w:style>
  <w:style w:type="paragraph" w:customStyle="1" w:styleId="berschrift3h3H3Underrubrik2">
    <w:name w:val="Überschrift 3.h3.H3.Underrubrik2"/>
    <w:basedOn w:val="Heading2"/>
    <w:next w:val="Normal"/>
    <w:qFormat/>
    <w:rsid w:val="00E60E03"/>
    <w:pPr>
      <w:spacing w:before="120"/>
      <w:outlineLvl w:val="2"/>
    </w:pPr>
    <w:rPr>
      <w:lang w:eastAsia="de-DE"/>
    </w:rPr>
  </w:style>
  <w:style w:type="paragraph" w:customStyle="1" w:styleId="Reference">
    <w:name w:val="Reference"/>
    <w:basedOn w:val="Normal"/>
    <w:link w:val="ReferenceChar"/>
    <w:uiPriority w:val="99"/>
    <w:qFormat/>
    <w:rsid w:val="00E60E03"/>
    <w:pPr>
      <w:tabs>
        <w:tab w:val="left" w:pos="420"/>
      </w:tabs>
      <w:spacing w:after="0"/>
      <w:ind w:left="420" w:hanging="420"/>
    </w:pPr>
  </w:style>
  <w:style w:type="paragraph" w:customStyle="1" w:styleId="Bullets">
    <w:name w:val="Bullets"/>
    <w:basedOn w:val="BodyText"/>
    <w:qFormat/>
    <w:rsid w:val="00E60E03"/>
    <w:pPr>
      <w:widowControl w:val="0"/>
      <w:spacing w:after="120"/>
      <w:ind w:left="283" w:hanging="283"/>
    </w:pPr>
    <w:rPr>
      <w:lang w:eastAsia="de-DE"/>
    </w:rPr>
  </w:style>
  <w:style w:type="paragraph" w:customStyle="1" w:styleId="BalloonText1">
    <w:name w:val="Balloon Text1"/>
    <w:basedOn w:val="Normal"/>
    <w:semiHidden/>
    <w:qFormat/>
    <w:rsid w:val="00E60E03"/>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E60E03"/>
    <w:pPr>
      <w:spacing w:before="360" w:after="0" w:line="240" w:lineRule="atLeast"/>
      <w:jc w:val="center"/>
    </w:pPr>
    <w:rPr>
      <w:lang w:val="en-US"/>
    </w:rPr>
  </w:style>
  <w:style w:type="character" w:customStyle="1" w:styleId="ListChar">
    <w:name w:val="List Char"/>
    <w:link w:val="List"/>
    <w:qFormat/>
    <w:rsid w:val="00E60E03"/>
    <w:rPr>
      <w:rFonts w:eastAsia="MS Mincho"/>
      <w:lang w:val="en-GB" w:eastAsia="en-US" w:bidi="ar-SA"/>
    </w:rPr>
  </w:style>
  <w:style w:type="character" w:customStyle="1" w:styleId="List2Char">
    <w:name w:val="List 2 Char"/>
    <w:basedOn w:val="ListChar"/>
    <w:link w:val="List2"/>
    <w:qFormat/>
    <w:rsid w:val="00E60E03"/>
    <w:rPr>
      <w:rFonts w:eastAsia="MS Mincho"/>
      <w:lang w:val="en-GB" w:eastAsia="en-US" w:bidi="ar-SA"/>
    </w:rPr>
  </w:style>
  <w:style w:type="character" w:customStyle="1" w:styleId="List3Char">
    <w:name w:val="List 3 Char"/>
    <w:basedOn w:val="List2Char"/>
    <w:link w:val="List3"/>
    <w:qFormat/>
    <w:rsid w:val="00E60E03"/>
    <w:rPr>
      <w:rFonts w:eastAsia="MS Mincho"/>
      <w:lang w:val="en-GB" w:eastAsia="en-US" w:bidi="ar-SA"/>
    </w:rPr>
  </w:style>
  <w:style w:type="character" w:customStyle="1" w:styleId="B3Char">
    <w:name w:val="B3 Char"/>
    <w:basedOn w:val="List3Char"/>
    <w:link w:val="B3"/>
    <w:qFormat/>
    <w:rsid w:val="00E60E03"/>
    <w:rPr>
      <w:rFonts w:eastAsia="MS Mincho"/>
      <w:lang w:val="en-GB" w:eastAsia="en-US" w:bidi="ar-SA"/>
    </w:rPr>
  </w:style>
  <w:style w:type="character" w:customStyle="1" w:styleId="B2Char">
    <w:name w:val="B2 Char"/>
    <w:basedOn w:val="List2Char"/>
    <w:link w:val="B2"/>
    <w:qFormat/>
    <w:rsid w:val="00E60E03"/>
    <w:rPr>
      <w:rFonts w:eastAsia="MS Mincho"/>
      <w:lang w:val="en-GB" w:eastAsia="en-US" w:bidi="ar-SA"/>
    </w:rPr>
  </w:style>
  <w:style w:type="paragraph" w:customStyle="1" w:styleId="List1">
    <w:name w:val="List 1"/>
    <w:basedOn w:val="Normal"/>
    <w:qFormat/>
    <w:rsid w:val="00E60E03"/>
    <w:pPr>
      <w:spacing w:after="120"/>
      <w:ind w:left="568" w:hanging="284"/>
    </w:pPr>
    <w:rPr>
      <w:rFonts w:ascii="Arial" w:hAnsi="Arial"/>
      <w:szCs w:val="22"/>
    </w:rPr>
  </w:style>
  <w:style w:type="character" w:customStyle="1" w:styleId="PLChar">
    <w:name w:val="PL Char"/>
    <w:link w:val="PL"/>
    <w:qFormat/>
    <w:rsid w:val="00E60E03"/>
    <w:rPr>
      <w:rFonts w:ascii="Courier New" w:hAnsi="Courier New"/>
      <w:sz w:val="16"/>
      <w:lang w:val="en-GB" w:eastAsia="en-US" w:bidi="ar-SA"/>
    </w:rPr>
  </w:style>
  <w:style w:type="character" w:customStyle="1" w:styleId="THChar">
    <w:name w:val="TH Char"/>
    <w:link w:val="TH"/>
    <w:qFormat/>
    <w:rsid w:val="00E60E03"/>
    <w:rPr>
      <w:rFonts w:ascii="Arial" w:hAnsi="Arial"/>
      <w:b/>
      <w:lang w:val="en-GB" w:eastAsia="en-US"/>
    </w:rPr>
  </w:style>
  <w:style w:type="character" w:customStyle="1" w:styleId="TALCar">
    <w:name w:val="TAL Car"/>
    <w:link w:val="TAL"/>
    <w:qFormat/>
    <w:rsid w:val="00E60E03"/>
    <w:rPr>
      <w:rFonts w:ascii="Arial" w:hAnsi="Arial"/>
      <w:sz w:val="18"/>
      <w:lang w:val="en-GB" w:eastAsia="en-US"/>
    </w:rPr>
  </w:style>
  <w:style w:type="paragraph" w:customStyle="1" w:styleId="assocaitedwith">
    <w:name w:val="assocaited with"/>
    <w:basedOn w:val="Normal"/>
    <w:qFormat/>
    <w:rsid w:val="00E60E03"/>
    <w:pPr>
      <w:jc w:val="center"/>
    </w:pPr>
  </w:style>
  <w:style w:type="paragraph" w:customStyle="1" w:styleId="Nor">
    <w:name w:val="Nor'"/>
    <w:basedOn w:val="assocaitedwith"/>
    <w:qFormat/>
    <w:rsid w:val="00E60E03"/>
    <w:rPr>
      <w:b/>
    </w:rPr>
  </w:style>
  <w:style w:type="character" w:customStyle="1" w:styleId="NOChar">
    <w:name w:val="NO Char"/>
    <w:link w:val="NO"/>
    <w:qFormat/>
    <w:rsid w:val="00E60E03"/>
    <w:rPr>
      <w:rFonts w:ascii="Times New Roman" w:hAnsi="Times New Roman"/>
      <w:lang w:val="en-GB"/>
    </w:rPr>
  </w:style>
  <w:style w:type="character" w:customStyle="1" w:styleId="BodyTextChar">
    <w:name w:val="Body Text Char"/>
    <w:link w:val="BodyText"/>
    <w:qFormat/>
    <w:rsid w:val="00E60E03"/>
    <w:rPr>
      <w:rFonts w:ascii="Times New Roman" w:hAnsi="Times New Roman"/>
      <w:lang w:val="en-GB"/>
    </w:rPr>
  </w:style>
  <w:style w:type="character" w:customStyle="1" w:styleId="B1Char1">
    <w:name w:val="B1 Char1"/>
    <w:link w:val="B1"/>
    <w:qFormat/>
    <w:rsid w:val="00E60E03"/>
    <w:rPr>
      <w:rFonts w:ascii="Times New Roman" w:hAnsi="Times New Roman"/>
      <w:lang w:val="en-GB" w:eastAsia="ja-JP"/>
    </w:rPr>
  </w:style>
  <w:style w:type="character" w:customStyle="1" w:styleId="Heading3Char">
    <w:name w:val="Heading 3 Char"/>
    <w:link w:val="Heading3"/>
    <w:qFormat/>
    <w:rsid w:val="00E60E03"/>
    <w:rPr>
      <w:rFonts w:ascii="Arial" w:hAnsi="Arial"/>
      <w:sz w:val="24"/>
      <w:lang w:val="en-GB" w:eastAsia="ja-JP"/>
    </w:rPr>
  </w:style>
  <w:style w:type="character" w:customStyle="1" w:styleId="Heading2Char">
    <w:name w:val="Heading 2 Char"/>
    <w:link w:val="Heading2"/>
    <w:qFormat/>
    <w:rsid w:val="00E60E03"/>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列表段落11"/>
    <w:basedOn w:val="Normal"/>
    <w:link w:val="ListParagraphChar"/>
    <w:uiPriority w:val="34"/>
    <w:qFormat/>
    <w:rsid w:val="00E60E03"/>
    <w:pPr>
      <w:spacing w:after="0"/>
      <w:ind w:left="720"/>
      <w:contextualSpacing/>
    </w:pPr>
    <w:rPr>
      <w:rFonts w:eastAsia="Times New Roman"/>
      <w:szCs w:val="24"/>
      <w:lang w:val="en-US"/>
    </w:rPr>
  </w:style>
  <w:style w:type="table" w:customStyle="1" w:styleId="1">
    <w:name w:val="浅色列表1"/>
    <w:basedOn w:val="TableNormal"/>
    <w:uiPriority w:val="61"/>
    <w:qFormat/>
    <w:rsid w:val="00E60E03"/>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E60E03"/>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60E03"/>
    <w:rPr>
      <w:rFonts w:ascii="Times New Roman" w:eastAsia="Times New Roman" w:hAnsi="Times New Roman"/>
      <w:szCs w:val="24"/>
      <w:lang w:eastAsia="ja-JP"/>
    </w:rPr>
  </w:style>
  <w:style w:type="character" w:customStyle="1" w:styleId="TitleChar">
    <w:name w:val="Title Char"/>
    <w:link w:val="Title"/>
    <w:qFormat/>
    <w:rsid w:val="00E60E03"/>
    <w:rPr>
      <w:rFonts w:ascii="Arial" w:hAnsi="Arial"/>
      <w:b/>
      <w:sz w:val="24"/>
      <w:lang w:val="de-DE" w:eastAsia="en-US"/>
    </w:rPr>
  </w:style>
  <w:style w:type="paragraph" w:customStyle="1" w:styleId="MTDisplayEquation">
    <w:name w:val="MTDisplayEquation"/>
    <w:basedOn w:val="Normal"/>
    <w:next w:val="Normal"/>
    <w:link w:val="MTDisplayEquationChar"/>
    <w:qFormat/>
    <w:rsid w:val="00E60E0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60E03"/>
    <w:rPr>
      <w:rFonts w:ascii="Calibri" w:eastAsia="宋体" w:hAnsi="Calibri"/>
      <w:kern w:val="2"/>
      <w:sz w:val="21"/>
      <w:szCs w:val="22"/>
    </w:rPr>
  </w:style>
  <w:style w:type="paragraph" w:customStyle="1" w:styleId="Revision1">
    <w:name w:val="Revision1"/>
    <w:hidden/>
    <w:uiPriority w:val="99"/>
    <w:semiHidden/>
    <w:qFormat/>
    <w:rsid w:val="00E60E03"/>
    <w:pPr>
      <w:spacing w:after="160" w:line="259" w:lineRule="auto"/>
    </w:pPr>
    <w:rPr>
      <w:rFonts w:ascii="Times New Roman" w:hAnsi="Times New Roman"/>
      <w:lang w:val="en-GB" w:eastAsia="en-US"/>
    </w:rPr>
  </w:style>
  <w:style w:type="paragraph" w:customStyle="1" w:styleId="maintext">
    <w:name w:val="main text"/>
    <w:basedOn w:val="Normal"/>
    <w:link w:val="maintextChar"/>
    <w:qFormat/>
    <w:rsid w:val="00E60E03"/>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E60E03"/>
    <w:rPr>
      <w:rFonts w:ascii="Times New Roman" w:eastAsia="Malgun Gothic" w:hAnsi="Times New Roman" w:cs="Batang"/>
      <w:lang w:val="en-GB" w:eastAsia="ko-KR"/>
    </w:rPr>
  </w:style>
  <w:style w:type="character" w:customStyle="1" w:styleId="HeaderChar">
    <w:name w:val="Header Char"/>
    <w:link w:val="Header"/>
    <w:qFormat/>
    <w:rsid w:val="00E60E03"/>
    <w:rPr>
      <w:rFonts w:ascii="Arial" w:hAnsi="Arial"/>
      <w:b/>
      <w:sz w:val="18"/>
      <w:lang w:val="en-GB" w:eastAsia="en-US"/>
    </w:rPr>
  </w:style>
  <w:style w:type="character" w:customStyle="1" w:styleId="CaptionChar">
    <w:name w:val="Caption Char"/>
    <w:basedOn w:val="DefaultParagraphFont"/>
    <w:link w:val="Caption"/>
    <w:qFormat/>
    <w:rsid w:val="00E60E03"/>
    <w:rPr>
      <w:rFonts w:ascii="Times New Roman" w:hAnsi="Times New Roman"/>
      <w:b/>
      <w:bCs/>
      <w:lang w:val="en-GB" w:eastAsia="ja-JP"/>
    </w:rPr>
  </w:style>
  <w:style w:type="paragraph" w:customStyle="1" w:styleId="TdocHeader2">
    <w:name w:val="Tdoc_Header_2"/>
    <w:basedOn w:val="Normal"/>
    <w:qFormat/>
    <w:rsid w:val="00E60E03"/>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E60E03"/>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E60E03"/>
    <w:pPr>
      <w:tabs>
        <w:tab w:val="right" w:pos="9072"/>
        <w:tab w:val="right" w:pos="10206"/>
      </w:tabs>
      <w:jc w:val="both"/>
    </w:pPr>
    <w:rPr>
      <w:rFonts w:eastAsia="Batang"/>
      <w:sz w:val="20"/>
    </w:rPr>
  </w:style>
  <w:style w:type="paragraph" w:customStyle="1" w:styleId="TdocHeading2">
    <w:name w:val="Tdoc_Heading_2"/>
    <w:basedOn w:val="Normal"/>
    <w:qFormat/>
    <w:rsid w:val="00E60E03"/>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rsid w:val="00E60E03"/>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E60E03"/>
    <w:pPr>
      <w:spacing w:before="40" w:after="0"/>
    </w:pPr>
    <w:rPr>
      <w:rFonts w:ascii="Arial" w:hAnsi="Arial"/>
      <w:i/>
      <w:sz w:val="18"/>
      <w:szCs w:val="24"/>
      <w:lang w:eastAsia="en-GB"/>
    </w:rPr>
  </w:style>
  <w:style w:type="character" w:customStyle="1" w:styleId="CommentsChar">
    <w:name w:val="Comments Char"/>
    <w:link w:val="Comments"/>
    <w:qFormat/>
    <w:rsid w:val="00E60E03"/>
    <w:rPr>
      <w:rFonts w:ascii="Arial" w:hAnsi="Arial"/>
      <w:i/>
      <w:sz w:val="18"/>
      <w:szCs w:val="24"/>
      <w:lang w:val="en-GB" w:eastAsia="en-GB"/>
    </w:rPr>
  </w:style>
  <w:style w:type="paragraph" w:customStyle="1" w:styleId="DocHead">
    <w:name w:val="DocHead"/>
    <w:basedOn w:val="Normal"/>
    <w:next w:val="Normal"/>
    <w:qFormat/>
    <w:rsid w:val="00E60E03"/>
    <w:pPr>
      <w:spacing w:after="0"/>
      <w:ind w:left="1418" w:hanging="1418"/>
    </w:pPr>
    <w:rPr>
      <w:rFonts w:eastAsia="Times New Roman"/>
      <w:b/>
      <w:bCs/>
      <w:sz w:val="24"/>
      <w:lang w:val="en-AU" w:eastAsia="en-US"/>
    </w:rPr>
  </w:style>
  <w:style w:type="paragraph" w:customStyle="1" w:styleId="Bulleted">
    <w:name w:val="Bulleted"/>
    <w:basedOn w:val="Normal"/>
    <w:qFormat/>
    <w:rsid w:val="00E60E03"/>
    <w:pPr>
      <w:numPr>
        <w:ilvl w:val="2"/>
        <w:numId w:val="46"/>
      </w:numPr>
    </w:pPr>
    <w:rPr>
      <w:rFonts w:ascii="Arial" w:eastAsia="Batang" w:hAnsi="Arial"/>
      <w:szCs w:val="24"/>
      <w:lang w:eastAsia="en-US"/>
    </w:rPr>
  </w:style>
  <w:style w:type="character" w:customStyle="1" w:styleId="CRCoverPageChar">
    <w:name w:val="CR Cover Page Char"/>
    <w:link w:val="CRCoverPage"/>
    <w:qFormat/>
    <w:rsid w:val="00E60E03"/>
    <w:rPr>
      <w:rFonts w:ascii="Arial" w:hAnsi="Arial"/>
      <w:lang w:val="en-GB" w:eastAsia="en-US"/>
    </w:rPr>
  </w:style>
  <w:style w:type="character" w:customStyle="1" w:styleId="a0">
    <w:name w:val="スタイル 標準 +"/>
    <w:qFormat/>
    <w:rsid w:val="00E60E03"/>
    <w:rPr>
      <w:rFonts w:ascii="Times New Roman" w:eastAsia="MS Gothic" w:hAnsi="Times New Roman"/>
      <w:color w:val="auto"/>
      <w:kern w:val="0"/>
      <w:sz w:val="20"/>
      <w:u w:val="none"/>
    </w:rPr>
  </w:style>
  <w:style w:type="character" w:customStyle="1" w:styleId="B1Zchn">
    <w:name w:val="B1 Zchn"/>
    <w:basedOn w:val="Heading3Char1"/>
    <w:qFormat/>
    <w:rsid w:val="00E60E03"/>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E60E03"/>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E60E03"/>
    <w:rPr>
      <w:rFonts w:eastAsia="MS Mincho"/>
      <w:lang w:val="en-GB" w:eastAsia="en-US" w:bidi="ar-SA"/>
    </w:rPr>
  </w:style>
  <w:style w:type="paragraph" w:customStyle="1" w:styleId="StatementBody">
    <w:name w:val="Statement Body"/>
    <w:basedOn w:val="Normal"/>
    <w:link w:val="StatementBodyChar"/>
    <w:qFormat/>
    <w:rsid w:val="00E60E03"/>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E60E03"/>
    <w:rPr>
      <w:rFonts w:ascii="Times New Roman" w:eastAsia="Times New Roman" w:hAnsi="Times New Roman"/>
      <w:sz w:val="22"/>
      <w:szCs w:val="24"/>
      <w:lang w:eastAsia="ko-KR"/>
    </w:rPr>
  </w:style>
  <w:style w:type="paragraph" w:customStyle="1" w:styleId="bullet">
    <w:name w:val="bullet"/>
    <w:basedOn w:val="Normal"/>
    <w:link w:val="bullet0"/>
    <w:qFormat/>
    <w:rsid w:val="00E60E03"/>
    <w:pPr>
      <w:numPr>
        <w:numId w:val="6"/>
      </w:numPr>
      <w:snapToGrid w:val="0"/>
      <w:spacing w:after="100" w:afterAutospacing="1"/>
      <w:jc w:val="both"/>
    </w:pPr>
    <w:rPr>
      <w:rFonts w:eastAsia="MS Gothic"/>
      <w:sz w:val="24"/>
    </w:rPr>
  </w:style>
  <w:style w:type="character" w:customStyle="1" w:styleId="bullet0">
    <w:name w:val="bullet (文字)"/>
    <w:link w:val="bullet"/>
    <w:qFormat/>
    <w:rsid w:val="00E60E03"/>
    <w:rPr>
      <w:rFonts w:ascii="Times New Roman" w:eastAsia="MS Gothic" w:hAnsi="Times New Roman"/>
      <w:sz w:val="24"/>
      <w:lang w:val="en-GB" w:eastAsia="ja-JP"/>
    </w:rPr>
  </w:style>
  <w:style w:type="paragraph" w:customStyle="1" w:styleId="References">
    <w:name w:val="References"/>
    <w:basedOn w:val="Normal"/>
    <w:qFormat/>
    <w:rsid w:val="00E60E03"/>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E60E03"/>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rsid w:val="00E60E03"/>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E60E03"/>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E60E03"/>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E60E03"/>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rsid w:val="00E60E03"/>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E60E03"/>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E60E0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E60E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E60E03"/>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E60E03"/>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E60E03"/>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E60E03"/>
  </w:style>
  <w:style w:type="paragraph" w:customStyle="1" w:styleId="3GPPHeading1">
    <w:name w:val="3GPP Heading 1"/>
    <w:basedOn w:val="Heading1"/>
    <w:link w:val="3GPPHeading1Char"/>
    <w:qFormat/>
    <w:rsid w:val="00E60E03"/>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E60E03"/>
    <w:rPr>
      <w:rFonts w:ascii="Arial" w:hAnsi="Arial"/>
      <w:kern w:val="32"/>
      <w:sz w:val="32"/>
      <w:szCs w:val="32"/>
      <w:lang w:val="en-GB" w:eastAsia="en-US"/>
    </w:rPr>
  </w:style>
  <w:style w:type="paragraph" w:customStyle="1" w:styleId="Doc-text2">
    <w:name w:val="Doc-text2"/>
    <w:basedOn w:val="Normal"/>
    <w:link w:val="Doc-text2Char"/>
    <w:qFormat/>
    <w:rsid w:val="00E60E0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60E03"/>
    <w:rPr>
      <w:rFonts w:ascii="Arial" w:hAnsi="Arial"/>
      <w:szCs w:val="24"/>
      <w:lang w:eastAsia="en-GB"/>
    </w:rPr>
  </w:style>
  <w:style w:type="character" w:customStyle="1" w:styleId="B1Char">
    <w:name w:val="B1 Char"/>
    <w:qFormat/>
    <w:locked/>
    <w:rsid w:val="00E60E03"/>
    <w:rPr>
      <w:lang w:val="en-GB" w:eastAsia="en-US"/>
    </w:rPr>
  </w:style>
  <w:style w:type="paragraph" w:customStyle="1" w:styleId="CharCharCharCharCharChar">
    <w:name w:val="Char Char Char Char Char Char"/>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sid w:val="00E60E03"/>
    <w:rPr>
      <w:rFonts w:ascii="Arial" w:hAnsi="Arial"/>
      <w:sz w:val="18"/>
      <w:lang w:val="en-GB" w:eastAsia="ja-JP"/>
    </w:rPr>
  </w:style>
  <w:style w:type="paragraph" w:customStyle="1" w:styleId="msolistparagraph0">
    <w:name w:val="msolistparagraph"/>
    <w:basedOn w:val="Normal"/>
    <w:qFormat/>
    <w:rsid w:val="00E60E03"/>
    <w:pPr>
      <w:spacing w:after="0"/>
      <w:ind w:left="720"/>
      <w:jc w:val="both"/>
    </w:pPr>
    <w:rPr>
      <w:rFonts w:ascii="Calibri" w:eastAsia="Batang" w:hAnsi="Calibri"/>
      <w:sz w:val="21"/>
      <w:szCs w:val="21"/>
    </w:rPr>
  </w:style>
  <w:style w:type="character" w:customStyle="1" w:styleId="CRCoverPageZchn">
    <w:name w:val="CR Cover Page Zchn"/>
    <w:qFormat/>
    <w:locked/>
    <w:rsid w:val="00E60E03"/>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E60E03"/>
    <w:rPr>
      <w:rFonts w:ascii="Consolas" w:eastAsia="Calibri" w:hAnsi="Consolas" w:cs="Consolas"/>
      <w:sz w:val="21"/>
      <w:szCs w:val="21"/>
    </w:rPr>
  </w:style>
  <w:style w:type="paragraph" w:customStyle="1" w:styleId="IEEEParagraph">
    <w:name w:val="IEEE Paragraph"/>
    <w:basedOn w:val="Normal"/>
    <w:link w:val="IEEEParagraphChar"/>
    <w:qFormat/>
    <w:rsid w:val="00E60E0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60E03"/>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E60E0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60E03"/>
    <w:rPr>
      <w:rFonts w:ascii="Times New Roman" w:hAnsi="Times New Roman"/>
      <w:szCs w:val="24"/>
      <w:lang w:val="en-GB" w:eastAsia="ja-JP"/>
    </w:rPr>
  </w:style>
  <w:style w:type="paragraph" w:customStyle="1" w:styleId="Statement">
    <w:name w:val="Statement"/>
    <w:basedOn w:val="Normal"/>
    <w:qFormat/>
    <w:rsid w:val="00E60E03"/>
    <w:pPr>
      <w:keepNext/>
      <w:spacing w:after="0"/>
      <w:ind w:left="601" w:hanging="601"/>
    </w:pPr>
    <w:rPr>
      <w:rFonts w:eastAsia="Batang"/>
      <w:b/>
      <w:i/>
      <w:szCs w:val="24"/>
      <w:lang w:val="en-US" w:eastAsia="ko-KR"/>
    </w:rPr>
  </w:style>
  <w:style w:type="character" w:customStyle="1" w:styleId="Alcatel-Lucent-4">
    <w:name w:val="Alcatel-Lucent-4"/>
    <w:semiHidden/>
    <w:qFormat/>
    <w:rsid w:val="00E60E03"/>
    <w:rPr>
      <w:rFonts w:ascii="Arial" w:hAnsi="Arial" w:cs="Arial"/>
      <w:color w:val="auto"/>
      <w:sz w:val="20"/>
      <w:szCs w:val="20"/>
    </w:rPr>
  </w:style>
  <w:style w:type="paragraph" w:customStyle="1" w:styleId="ZchnZchn">
    <w:name w:val="Zchn Zchn"/>
    <w:qFormat/>
    <w:rsid w:val="00E60E03"/>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sid w:val="00E60E03"/>
    <w:rPr>
      <w:rFonts w:ascii="Arial" w:hAnsi="Arial" w:cs="Arial"/>
      <w:color w:val="auto"/>
      <w:sz w:val="20"/>
      <w:szCs w:val="20"/>
    </w:rPr>
  </w:style>
  <w:style w:type="character" w:customStyle="1" w:styleId="Heading4Char">
    <w:name w:val="Heading 4 Char"/>
    <w:basedOn w:val="DefaultParagraphFont"/>
    <w:link w:val="Heading4"/>
    <w:qFormat/>
    <w:rsid w:val="00E60E03"/>
    <w:rPr>
      <w:rFonts w:ascii="Times New Roman" w:hAnsi="Times New Roman"/>
      <w:sz w:val="24"/>
      <w:lang w:val="en-GB" w:eastAsia="ja-JP"/>
    </w:rPr>
  </w:style>
  <w:style w:type="character" w:customStyle="1" w:styleId="Heading5Char">
    <w:name w:val="Heading 5 Char"/>
    <w:basedOn w:val="DefaultParagraphFont"/>
    <w:link w:val="Heading5"/>
    <w:qFormat/>
    <w:rsid w:val="00E60E03"/>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sid w:val="00E60E03"/>
    <w:rPr>
      <w:rFonts w:ascii="Times New Roman" w:hAnsi="Times New Roman"/>
      <w:lang w:val="en-GB" w:eastAsia="ja-JP"/>
    </w:rPr>
  </w:style>
  <w:style w:type="character" w:customStyle="1" w:styleId="NOZchn">
    <w:name w:val="NO Zchn"/>
    <w:qFormat/>
    <w:rsid w:val="00E60E03"/>
    <w:rPr>
      <w:color w:val="000000"/>
      <w:lang w:eastAsia="ja-JP"/>
    </w:rPr>
  </w:style>
  <w:style w:type="paragraph" w:customStyle="1" w:styleId="07cm12pt12">
    <w:name w:val="스타일 첫 줄:  0.7 cm 앞: 12 pt 줄 간격: 배수 1.2 줄"/>
    <w:basedOn w:val="Normal"/>
    <w:qFormat/>
    <w:rsid w:val="00E60E03"/>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E60E03"/>
    <w:rPr>
      <w:rFonts w:ascii="Arial" w:hAnsi="Arial"/>
      <w:b/>
      <w:sz w:val="18"/>
      <w:lang w:val="en-GB" w:eastAsia="ja-JP"/>
    </w:rPr>
  </w:style>
  <w:style w:type="character" w:customStyle="1" w:styleId="TALChar">
    <w:name w:val="TAL Char"/>
    <w:qFormat/>
    <w:locked/>
    <w:rsid w:val="00E60E03"/>
    <w:rPr>
      <w:rFonts w:ascii="Arial" w:eastAsia="宋体" w:hAnsi="Arial"/>
      <w:sz w:val="18"/>
      <w:lang w:eastAsia="en-US"/>
    </w:rPr>
  </w:style>
  <w:style w:type="character" w:customStyle="1" w:styleId="PlainTextChar1">
    <w:name w:val="Plain Text Char1"/>
    <w:semiHidden/>
    <w:qFormat/>
    <w:locked/>
    <w:rsid w:val="00E60E03"/>
    <w:rPr>
      <w:rFonts w:ascii="Consolas" w:hAnsi="Consolas"/>
      <w:sz w:val="21"/>
      <w:szCs w:val="21"/>
      <w:lang w:bidi="ar-SA"/>
    </w:rPr>
  </w:style>
  <w:style w:type="paragraph" w:customStyle="1" w:styleId="TableCell">
    <w:name w:val="TableCell"/>
    <w:basedOn w:val="Normal"/>
    <w:qFormat/>
    <w:rsid w:val="00E60E03"/>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E60E03"/>
    <w:rPr>
      <w:rFonts w:ascii="Arial" w:hAnsi="Arial"/>
      <w:b/>
      <w:i/>
      <w:sz w:val="18"/>
      <w:lang w:val="en-GB" w:eastAsia="en-US"/>
    </w:rPr>
  </w:style>
  <w:style w:type="character" w:customStyle="1" w:styleId="H2Char2">
    <w:name w:val="H2 Char2"/>
    <w:basedOn w:val="DefaultParagraphFont"/>
    <w:uiPriority w:val="9"/>
    <w:semiHidden/>
    <w:qFormat/>
    <w:rsid w:val="00E60E03"/>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E60E03"/>
    <w:rPr>
      <w:rFonts w:ascii="Arial" w:eastAsia="MS Gothic" w:hAnsi="Arial"/>
      <w:kern w:val="28"/>
      <w:sz w:val="28"/>
      <w:lang w:eastAsia="ja-JP"/>
    </w:rPr>
  </w:style>
  <w:style w:type="character" w:customStyle="1" w:styleId="3GPPCaptionTableChar">
    <w:name w:val="3GPP Caption Table Char"/>
    <w:uiPriority w:val="99"/>
    <w:qFormat/>
    <w:rsid w:val="00E60E03"/>
    <w:rPr>
      <w:rFonts w:ascii="Times New Roman" w:eastAsia="Times New Roman" w:hAnsi="Times New Roman"/>
      <w:b/>
      <w:bCs/>
    </w:rPr>
  </w:style>
  <w:style w:type="paragraph" w:customStyle="1" w:styleId="Text">
    <w:name w:val="Text"/>
    <w:basedOn w:val="Normal"/>
    <w:link w:val="TextChar"/>
    <w:qFormat/>
    <w:rsid w:val="00E60E03"/>
    <w:pPr>
      <w:spacing w:after="0"/>
    </w:pPr>
    <w:rPr>
      <w:rFonts w:ascii="Times" w:eastAsia="Batang" w:hAnsi="Times"/>
      <w:szCs w:val="24"/>
      <w:lang w:eastAsia="en-GB"/>
    </w:rPr>
  </w:style>
  <w:style w:type="character" w:customStyle="1" w:styleId="TextChar">
    <w:name w:val="Text Char"/>
    <w:link w:val="Text"/>
    <w:qFormat/>
    <w:rsid w:val="00E60E03"/>
    <w:rPr>
      <w:rFonts w:ascii="Times" w:eastAsia="Batang" w:hAnsi="Times"/>
      <w:szCs w:val="24"/>
      <w:lang w:val="en-GB" w:eastAsia="en-GB"/>
    </w:rPr>
  </w:style>
  <w:style w:type="paragraph" w:customStyle="1" w:styleId="2">
    <w:name w:val="我的正文首行2缩进"/>
    <w:basedOn w:val="Normal"/>
    <w:qFormat/>
    <w:rsid w:val="00E60E03"/>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sid w:val="00E60E03"/>
    <w:rPr>
      <w:rFonts w:ascii="Times New Roman" w:hAnsi="Times New Roman"/>
      <w:sz w:val="16"/>
      <w:lang w:val="en-GB" w:eastAsia="ja-JP"/>
    </w:rPr>
  </w:style>
  <w:style w:type="paragraph" w:customStyle="1" w:styleId="Paragraph">
    <w:name w:val="Paragraph"/>
    <w:basedOn w:val="Normal"/>
    <w:link w:val="ParagraphChar"/>
    <w:qFormat/>
    <w:rsid w:val="00E60E03"/>
    <w:pPr>
      <w:spacing w:before="220" w:after="0"/>
    </w:pPr>
    <w:rPr>
      <w:sz w:val="22"/>
      <w:lang w:eastAsia="en-US"/>
    </w:rPr>
  </w:style>
  <w:style w:type="character" w:customStyle="1" w:styleId="im-content1">
    <w:name w:val="im-content1"/>
    <w:basedOn w:val="DefaultParagraphFont"/>
    <w:qFormat/>
    <w:rsid w:val="00E60E03"/>
    <w:rPr>
      <w:color w:val="333333"/>
    </w:rPr>
  </w:style>
  <w:style w:type="paragraph" w:customStyle="1" w:styleId="Standard1">
    <w:name w:val="Standard1"/>
    <w:qFormat/>
    <w:rsid w:val="00E60E03"/>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sid w:val="00E60E03"/>
    <w:rPr>
      <w:rFonts w:ascii="Times New Roman" w:eastAsia="Times New Roman" w:hAnsi="Times New Roman"/>
      <w:sz w:val="24"/>
      <w:lang w:val="en-GB" w:eastAsia="en-US"/>
    </w:rPr>
  </w:style>
  <w:style w:type="paragraph" w:customStyle="1" w:styleId="a2">
    <w:name w:val="样式 (中文) 宋体 两端对齐"/>
    <w:basedOn w:val="Normal"/>
    <w:qFormat/>
    <w:rsid w:val="00E60E0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60E03"/>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E60E03"/>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E60E03"/>
    <w:rPr>
      <w:rFonts w:ascii="Times New Roman" w:hAnsi="Times New Roman"/>
      <w:lang w:eastAsia="en-US"/>
    </w:rPr>
  </w:style>
  <w:style w:type="paragraph" w:customStyle="1" w:styleId="ListParagraph3">
    <w:name w:val="List Paragraph3"/>
    <w:basedOn w:val="Normal"/>
    <w:qFormat/>
    <w:rsid w:val="00E60E03"/>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E60E03"/>
    <w:rPr>
      <w:rFonts w:ascii="Arial" w:hAnsi="Arial"/>
      <w:lang w:val="en-GB" w:eastAsia="ja-JP"/>
    </w:rPr>
  </w:style>
  <w:style w:type="character" w:customStyle="1" w:styleId="Heading7Char">
    <w:name w:val="Heading 7 Char"/>
    <w:link w:val="Heading7"/>
    <w:qFormat/>
    <w:rsid w:val="00E60E03"/>
    <w:rPr>
      <w:rFonts w:ascii="Arial" w:hAnsi="Arial"/>
      <w:lang w:val="en-GB" w:eastAsia="ja-JP"/>
    </w:rPr>
  </w:style>
  <w:style w:type="character" w:customStyle="1" w:styleId="Heading8Char">
    <w:name w:val="Heading 8 Char"/>
    <w:link w:val="Heading8"/>
    <w:qFormat/>
    <w:rsid w:val="00E60E03"/>
    <w:rPr>
      <w:rFonts w:ascii="Arial" w:hAnsi="Arial"/>
      <w:sz w:val="36"/>
      <w:lang w:val="en-GB" w:eastAsia="en-US"/>
    </w:rPr>
  </w:style>
  <w:style w:type="character" w:customStyle="1" w:styleId="Heading9Char">
    <w:name w:val="Heading 9 Char"/>
    <w:link w:val="Heading9"/>
    <w:qFormat/>
    <w:rsid w:val="00E60E03"/>
    <w:rPr>
      <w:rFonts w:ascii="Arial" w:hAnsi="Arial"/>
      <w:sz w:val="36"/>
      <w:lang w:val="en-GB" w:eastAsia="en-US"/>
    </w:rPr>
  </w:style>
  <w:style w:type="character" w:customStyle="1" w:styleId="DocumentMapChar">
    <w:name w:val="Document Map Char"/>
    <w:link w:val="DocumentMap"/>
    <w:qFormat/>
    <w:rsid w:val="00E60E03"/>
    <w:rPr>
      <w:rFonts w:ascii="Arial" w:eastAsia="MS Gothic" w:hAnsi="Arial"/>
      <w:shd w:val="clear" w:color="auto" w:fill="000080"/>
      <w:lang w:val="en-GB" w:eastAsia="ja-JP"/>
    </w:rPr>
  </w:style>
  <w:style w:type="character" w:customStyle="1" w:styleId="DateChar">
    <w:name w:val="Date Char"/>
    <w:link w:val="Date"/>
    <w:qFormat/>
    <w:rsid w:val="00E60E03"/>
    <w:rPr>
      <w:rFonts w:ascii="Times New Roman" w:hAnsi="Times New Roman"/>
      <w:lang w:val="en-GB" w:eastAsia="ja-JP"/>
    </w:rPr>
  </w:style>
  <w:style w:type="character" w:customStyle="1" w:styleId="CommentSubjectChar">
    <w:name w:val="Comment Subject Char"/>
    <w:link w:val="CommentSubject"/>
    <w:uiPriority w:val="99"/>
    <w:semiHidden/>
    <w:qFormat/>
    <w:rsid w:val="00E60E03"/>
    <w:rPr>
      <w:rFonts w:ascii="Times New Roman" w:hAnsi="Times New Roman"/>
      <w:b/>
      <w:bCs/>
      <w:lang w:val="en-GB" w:eastAsia="ja-JP"/>
    </w:rPr>
  </w:style>
  <w:style w:type="paragraph" w:customStyle="1" w:styleId="ListParagraph2">
    <w:name w:val="List Paragraph2"/>
    <w:basedOn w:val="Normal"/>
    <w:qFormat/>
    <w:rsid w:val="00E60E03"/>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60E03"/>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60E03"/>
    <w:pPr>
      <w:spacing w:after="0"/>
      <w:ind w:left="720"/>
      <w:contextualSpacing/>
    </w:pPr>
    <w:rPr>
      <w:rFonts w:eastAsia="Times New Roman"/>
      <w:sz w:val="24"/>
      <w:szCs w:val="24"/>
      <w:lang w:val="en-US" w:eastAsia="zh-CN"/>
    </w:rPr>
  </w:style>
  <w:style w:type="paragraph" w:customStyle="1" w:styleId="61">
    <w:name w:val="标题 61"/>
    <w:basedOn w:val="Normal"/>
    <w:qFormat/>
    <w:rsid w:val="00E60E03"/>
    <w:pPr>
      <w:tabs>
        <w:tab w:val="left" w:pos="1152"/>
      </w:tabs>
      <w:spacing w:after="0"/>
    </w:pPr>
    <w:rPr>
      <w:rFonts w:ascii="Times" w:eastAsia="MS PGothic" w:hAnsi="Times" w:cs="Times"/>
      <w:lang w:val="en-US"/>
    </w:rPr>
  </w:style>
  <w:style w:type="paragraph" w:customStyle="1" w:styleId="71">
    <w:name w:val="标题 71"/>
    <w:basedOn w:val="Normal"/>
    <w:qFormat/>
    <w:rsid w:val="00E60E03"/>
    <w:pPr>
      <w:tabs>
        <w:tab w:val="left" w:pos="1296"/>
      </w:tabs>
      <w:spacing w:after="0"/>
    </w:pPr>
    <w:rPr>
      <w:rFonts w:ascii="Times" w:eastAsia="MS PGothic" w:hAnsi="Times" w:cs="Times"/>
      <w:lang w:val="en-US"/>
    </w:rPr>
  </w:style>
  <w:style w:type="paragraph" w:customStyle="1" w:styleId="heading30">
    <w:name w:val="heading3"/>
    <w:basedOn w:val="Normal"/>
    <w:qFormat/>
    <w:rsid w:val="00E60E03"/>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E60E03"/>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E60E03"/>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60E03"/>
    <w:pPr>
      <w:spacing w:after="0"/>
      <w:ind w:left="720"/>
      <w:contextualSpacing/>
    </w:pPr>
    <w:rPr>
      <w:rFonts w:eastAsia="Times New Roman"/>
      <w:sz w:val="24"/>
      <w:szCs w:val="24"/>
      <w:lang w:val="en-US" w:eastAsia="zh-CN"/>
    </w:rPr>
  </w:style>
  <w:style w:type="paragraph" w:customStyle="1" w:styleId="6111">
    <w:name w:val="标题 6111"/>
    <w:basedOn w:val="Normal"/>
    <w:qFormat/>
    <w:rsid w:val="00E60E03"/>
    <w:pPr>
      <w:tabs>
        <w:tab w:val="left" w:pos="1152"/>
      </w:tabs>
      <w:spacing w:after="0"/>
    </w:pPr>
    <w:rPr>
      <w:rFonts w:ascii="Times" w:eastAsia="MS PGothic" w:hAnsi="Times" w:cs="Times"/>
      <w:lang w:val="en-US"/>
    </w:rPr>
  </w:style>
  <w:style w:type="paragraph" w:customStyle="1" w:styleId="7111">
    <w:name w:val="标题 7111"/>
    <w:basedOn w:val="Normal"/>
    <w:qFormat/>
    <w:rsid w:val="00E60E03"/>
    <w:pPr>
      <w:tabs>
        <w:tab w:val="left" w:pos="1296"/>
      </w:tabs>
      <w:spacing w:after="0"/>
    </w:pPr>
    <w:rPr>
      <w:rFonts w:ascii="Times" w:eastAsia="MS PGothic" w:hAnsi="Times" w:cs="Times"/>
      <w:lang w:val="en-US"/>
    </w:rPr>
  </w:style>
  <w:style w:type="paragraph" w:customStyle="1" w:styleId="3GPPHeader">
    <w:name w:val="3GPP_Header"/>
    <w:basedOn w:val="Normal"/>
    <w:qFormat/>
    <w:rsid w:val="00E60E0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E60E03"/>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E60E03"/>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E60E03"/>
    <w:rPr>
      <w:rFonts w:ascii="Times New Roman" w:eastAsia="Malgun Gothic" w:hAnsi="Times New Roman" w:cs="Batang"/>
      <w:lang w:val="en-GB" w:eastAsia="en-US"/>
    </w:rPr>
  </w:style>
  <w:style w:type="paragraph" w:customStyle="1" w:styleId="a3">
    <w:name w:val="스타일 양쪽"/>
    <w:basedOn w:val="Normal"/>
    <w:qFormat/>
    <w:rsid w:val="00E60E03"/>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E60E03"/>
    <w:rPr>
      <w:color w:val="808080"/>
    </w:rPr>
  </w:style>
  <w:style w:type="paragraph" w:customStyle="1" w:styleId="CharCharCharCharCharChar1">
    <w:name w:val="Char Char Char Char Char Char1"/>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sid w:val="00E60E03"/>
    <w:rPr>
      <w:rFonts w:ascii="?? ??" w:hAnsi="?? ??"/>
      <w:lang w:eastAsia="en-US"/>
    </w:rPr>
  </w:style>
  <w:style w:type="paragraph" w:customStyle="1" w:styleId="Doc-text2JK">
    <w:name w:val="Doc-text2_JK"/>
    <w:basedOn w:val="Normal"/>
    <w:link w:val="Doc-text2JKChar"/>
    <w:qFormat/>
    <w:rsid w:val="00E60E03"/>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E60E03"/>
    <w:rPr>
      <w:rFonts w:ascii="Times New Roman" w:hAnsi="Times New Roman"/>
      <w:szCs w:val="24"/>
      <w:lang w:val="en-GB" w:eastAsia="en-GB"/>
    </w:rPr>
  </w:style>
  <w:style w:type="character" w:customStyle="1" w:styleId="ReferenceChar">
    <w:name w:val="Reference Char"/>
    <w:link w:val="Reference"/>
    <w:qFormat/>
    <w:rsid w:val="00E60E03"/>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sid w:val="00E60E03"/>
    <w:rPr>
      <w:rFonts w:ascii="Times New Roman" w:eastAsia="Batang" w:hAnsi="Times New Roman"/>
      <w:kern w:val="2"/>
      <w:sz w:val="22"/>
      <w:szCs w:val="24"/>
      <w:lang w:val="en-GB" w:eastAsia="ko-KR"/>
    </w:rPr>
  </w:style>
  <w:style w:type="paragraph" w:styleId="NoSpacing">
    <w:name w:val="No Spacing"/>
    <w:uiPriority w:val="1"/>
    <w:qFormat/>
    <w:rsid w:val="00E60E03"/>
    <w:pPr>
      <w:spacing w:after="160" w:line="259" w:lineRule="auto"/>
    </w:pPr>
    <w:rPr>
      <w:rFonts w:ascii="Calibri" w:eastAsia="宋体" w:hAnsi="Calibri"/>
      <w:sz w:val="22"/>
      <w:szCs w:val="22"/>
    </w:rPr>
  </w:style>
  <w:style w:type="paragraph" w:customStyle="1" w:styleId="Equ">
    <w:name w:val="Equ"/>
    <w:basedOn w:val="BodyText"/>
    <w:qFormat/>
    <w:rsid w:val="00E60E03"/>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E60E03"/>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E60E03"/>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E60E0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E60E0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E60E03"/>
    <w:rPr>
      <w:rFonts w:ascii="Times" w:hAnsi="Times"/>
      <w:szCs w:val="24"/>
      <w:lang w:eastAsia="en-US"/>
    </w:rPr>
  </w:style>
  <w:style w:type="character" w:customStyle="1" w:styleId="BodyTextChar1">
    <w:name w:val="Body Text Char1"/>
    <w:basedOn w:val="DefaultParagraphFont"/>
    <w:qFormat/>
    <w:rsid w:val="00E60E03"/>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E60E03"/>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E60E03"/>
    <w:pPr>
      <w:spacing w:after="0"/>
      <w:ind w:left="720"/>
      <w:contextualSpacing/>
    </w:pPr>
    <w:rPr>
      <w:rFonts w:eastAsia="Times New Roman"/>
      <w:sz w:val="24"/>
      <w:szCs w:val="24"/>
      <w:lang w:val="en-US" w:eastAsia="zh-CN"/>
    </w:rPr>
  </w:style>
  <w:style w:type="paragraph" w:customStyle="1" w:styleId="xl63">
    <w:name w:val="xl63"/>
    <w:basedOn w:val="Normal"/>
    <w:qFormat/>
    <w:rsid w:val="00E60E0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E60E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E60E03"/>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60E03"/>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E60E03"/>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E60E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E60E03"/>
    <w:rPr>
      <w:rFonts w:ascii="Arial" w:eastAsia="Times New Roman" w:hAnsi="Arial"/>
      <w:spacing w:val="2"/>
      <w:lang w:eastAsia="en-US"/>
    </w:rPr>
  </w:style>
  <w:style w:type="paragraph" w:customStyle="1" w:styleId="tac0">
    <w:name w:val="tac"/>
    <w:basedOn w:val="Normal"/>
    <w:uiPriority w:val="99"/>
    <w:qFormat/>
    <w:rsid w:val="00E60E03"/>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E60E03"/>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E60E03"/>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E60E03"/>
  </w:style>
  <w:style w:type="paragraph" w:customStyle="1" w:styleId="para">
    <w:name w:val="para"/>
    <w:basedOn w:val="Normal"/>
    <w:next w:val="para-ind"/>
    <w:qFormat/>
    <w:rsid w:val="00E60E03"/>
    <w:pPr>
      <w:keepNext/>
      <w:spacing w:after="0"/>
    </w:pPr>
    <w:rPr>
      <w:rFonts w:eastAsia="Times New Roman"/>
      <w:sz w:val="24"/>
      <w:szCs w:val="24"/>
      <w:lang w:val="en-US" w:eastAsia="en-US"/>
    </w:rPr>
  </w:style>
  <w:style w:type="paragraph" w:customStyle="1" w:styleId="para-ind">
    <w:name w:val="para-ind"/>
    <w:basedOn w:val="Normal"/>
    <w:qFormat/>
    <w:rsid w:val="00E60E03"/>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E60E03"/>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sid w:val="00E60E03"/>
    <w:rPr>
      <w:rFonts w:ascii="Times New Roman" w:eastAsia="宋体" w:hAnsi="Times New Roman"/>
      <w:b/>
      <w:sz w:val="24"/>
      <w:szCs w:val="22"/>
      <w:lang w:val="en-GB" w:eastAsia="en-US"/>
    </w:rPr>
  </w:style>
  <w:style w:type="character" w:customStyle="1" w:styleId="13">
    <w:name w:val="表 (青) 13 (文字)"/>
    <w:uiPriority w:val="34"/>
    <w:qFormat/>
    <w:locked/>
    <w:rsid w:val="00E60E03"/>
    <w:rPr>
      <w:rFonts w:eastAsia="MS Gothic"/>
      <w:sz w:val="24"/>
      <w:szCs w:val="24"/>
      <w:lang w:val="en-GB" w:eastAsia="en-US"/>
    </w:rPr>
  </w:style>
  <w:style w:type="character" w:customStyle="1" w:styleId="131">
    <w:name w:val="表 (青) 13 (文字)1"/>
    <w:uiPriority w:val="34"/>
    <w:qFormat/>
    <w:rsid w:val="00E60E03"/>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E60E0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E60E03"/>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E60E0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E60E03"/>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E60E03"/>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E60E03"/>
    <w:pPr>
      <w:keepNext/>
      <w:spacing w:before="240" w:after="60"/>
    </w:pPr>
    <w:rPr>
      <w:rFonts w:eastAsia="宋体"/>
      <w:b/>
      <w:i/>
      <w:iCs/>
      <w:sz w:val="20"/>
      <w:szCs w:val="26"/>
    </w:rPr>
  </w:style>
  <w:style w:type="character" w:customStyle="1" w:styleId="Mention1">
    <w:name w:val="Mention1"/>
    <w:uiPriority w:val="99"/>
    <w:semiHidden/>
    <w:unhideWhenUsed/>
    <w:qFormat/>
    <w:rsid w:val="00E60E03"/>
    <w:rPr>
      <w:color w:val="2B579A"/>
      <w:shd w:val="clear" w:color="auto" w:fill="E6E6E6"/>
    </w:rPr>
  </w:style>
  <w:style w:type="character" w:customStyle="1" w:styleId="UnresolvedMention1">
    <w:name w:val="Unresolved Mention1"/>
    <w:uiPriority w:val="99"/>
    <w:semiHidden/>
    <w:unhideWhenUsed/>
    <w:qFormat/>
    <w:rsid w:val="00E60E03"/>
    <w:rPr>
      <w:color w:val="808080"/>
      <w:shd w:val="clear" w:color="auto" w:fill="E6E6E6"/>
    </w:rPr>
  </w:style>
  <w:style w:type="character" w:customStyle="1" w:styleId="BodyText2Char">
    <w:name w:val="Body Text 2 Char"/>
    <w:basedOn w:val="DefaultParagraphFont"/>
    <w:link w:val="BodyText2"/>
    <w:qFormat/>
    <w:rsid w:val="00E60E03"/>
    <w:rPr>
      <w:rFonts w:ascii="Times New Roman" w:hAnsi="Times New Roman"/>
      <w:i/>
      <w:iCs/>
      <w:lang w:val="en-GB" w:eastAsia="ja-JP"/>
    </w:rPr>
  </w:style>
  <w:style w:type="character" w:customStyle="1" w:styleId="ParagraphChar">
    <w:name w:val="Paragraph Char"/>
    <w:link w:val="Paragraph"/>
    <w:qFormat/>
    <w:locked/>
    <w:rsid w:val="00E60E03"/>
    <w:rPr>
      <w:rFonts w:ascii="Times New Roman" w:hAnsi="Times New Roman"/>
      <w:sz w:val="22"/>
      <w:lang w:val="en-GB" w:eastAsia="en-US"/>
    </w:rPr>
  </w:style>
  <w:style w:type="character" w:customStyle="1" w:styleId="ColorfulList-Accent1Char">
    <w:name w:val="Colorful List - Accent 1 Char"/>
    <w:uiPriority w:val="34"/>
    <w:qFormat/>
    <w:locked/>
    <w:rsid w:val="00E60E03"/>
    <w:rPr>
      <w:rFonts w:eastAsia="MS Gothic"/>
      <w:sz w:val="24"/>
      <w:szCs w:val="24"/>
      <w:lang w:eastAsia="en-US"/>
    </w:rPr>
  </w:style>
  <w:style w:type="table" w:customStyle="1" w:styleId="GridTable4-Accent51">
    <w:name w:val="Grid Table 4 - Accent 51"/>
    <w:basedOn w:val="TableNormal"/>
    <w:uiPriority w:val="49"/>
    <w:qFormat/>
    <w:rsid w:val="00E60E03"/>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E60E03"/>
    <w:rPr>
      <w:color w:val="000000"/>
    </w:rPr>
  </w:style>
  <w:style w:type="paragraph" w:customStyle="1" w:styleId="20">
    <w:name w:val="列出段落2"/>
    <w:basedOn w:val="Normal"/>
    <w:link w:val="Char0"/>
    <w:uiPriority w:val="34"/>
    <w:qFormat/>
    <w:rsid w:val="00E60E03"/>
    <w:pPr>
      <w:spacing w:after="0"/>
      <w:ind w:leftChars="400" w:left="840"/>
    </w:pPr>
    <w:rPr>
      <w:rFonts w:eastAsia="MS Gothic"/>
      <w:sz w:val="24"/>
    </w:rPr>
  </w:style>
  <w:style w:type="character" w:customStyle="1" w:styleId="Char0">
    <w:name w:val="列出段落 Char"/>
    <w:link w:val="20"/>
    <w:uiPriority w:val="34"/>
    <w:qFormat/>
    <w:rsid w:val="00E60E03"/>
    <w:rPr>
      <w:rFonts w:ascii="Times New Roman" w:eastAsia="MS Gothic" w:hAnsi="Times New Roman"/>
      <w:sz w:val="24"/>
      <w:lang w:val="en-GB" w:eastAsia="ja-JP"/>
    </w:rPr>
  </w:style>
  <w:style w:type="paragraph" w:customStyle="1" w:styleId="Normal1CharChar">
    <w:name w:val="Normal1 Char Char"/>
    <w:basedOn w:val="Normal"/>
    <w:qFormat/>
    <w:rsid w:val="00E60E03"/>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E60E03"/>
    <w:rPr>
      <w:rFonts w:eastAsia="Times New Roman"/>
      <w:szCs w:val="24"/>
    </w:rPr>
  </w:style>
  <w:style w:type="paragraph" w:customStyle="1" w:styleId="B-Body">
    <w:name w:val="B-Body"/>
    <w:link w:val="B-BodyChar"/>
    <w:qFormat/>
    <w:rsid w:val="00E60E03"/>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sid w:val="00E60E03"/>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E60E03"/>
    <w:pPr>
      <w:numPr>
        <w:numId w:val="16"/>
      </w:numPr>
      <w:tabs>
        <w:tab w:val="clear" w:pos="1622"/>
      </w:tabs>
    </w:pPr>
  </w:style>
  <w:style w:type="character" w:customStyle="1" w:styleId="ComeBackCharChar">
    <w:name w:val="ComeBack Char Char"/>
    <w:link w:val="ComeBack"/>
    <w:qFormat/>
    <w:rsid w:val="00E60E03"/>
    <w:rPr>
      <w:rFonts w:ascii="Arial" w:hAnsi="Arial"/>
      <w:szCs w:val="24"/>
      <w:lang w:val="en-GB" w:eastAsia="en-GB"/>
    </w:rPr>
  </w:style>
  <w:style w:type="paragraph" w:customStyle="1" w:styleId="RAN1text">
    <w:name w:val="RAN1 text"/>
    <w:basedOn w:val="BodyText"/>
    <w:link w:val="RAN1textChar"/>
    <w:qFormat/>
    <w:rsid w:val="00E60E03"/>
    <w:pPr>
      <w:overflowPunct/>
      <w:autoSpaceDE/>
      <w:autoSpaceDN/>
      <w:adjustRightInd/>
      <w:spacing w:after="0"/>
      <w:jc w:val="both"/>
      <w:textAlignment w:val="auto"/>
    </w:pPr>
    <w:rPr>
      <w:szCs w:val="24"/>
    </w:rPr>
  </w:style>
  <w:style w:type="character" w:customStyle="1" w:styleId="RAN1textChar">
    <w:name w:val="RAN1 text Char"/>
    <w:link w:val="RAN1text"/>
    <w:qFormat/>
    <w:rsid w:val="00E60E03"/>
    <w:rPr>
      <w:rFonts w:ascii="Times New Roman" w:hAnsi="Times New Roman"/>
      <w:szCs w:val="24"/>
    </w:rPr>
  </w:style>
  <w:style w:type="paragraph" w:customStyle="1" w:styleId="RAN1tdoc">
    <w:name w:val="RAN1 tdoc"/>
    <w:basedOn w:val="Normal"/>
    <w:link w:val="RAN1tdocChar"/>
    <w:qFormat/>
    <w:rsid w:val="00E60E0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60E03"/>
    <w:pPr>
      <w:numPr>
        <w:numId w:val="17"/>
      </w:numPr>
      <w:spacing w:after="0"/>
    </w:pPr>
    <w:rPr>
      <w:rFonts w:ascii="Times" w:eastAsia="Batang" w:hAnsi="Times"/>
      <w:szCs w:val="24"/>
    </w:rPr>
  </w:style>
  <w:style w:type="character" w:customStyle="1" w:styleId="RAN1tdocChar">
    <w:name w:val="RAN1 tdoc Char"/>
    <w:link w:val="RAN1tdoc"/>
    <w:qFormat/>
    <w:rsid w:val="00E60E0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60E03"/>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E60E03"/>
    <w:rPr>
      <w:rFonts w:ascii="Times" w:eastAsia="Batang" w:hAnsi="Times"/>
      <w:szCs w:val="24"/>
      <w:lang w:val="en-GB" w:eastAsia="ja-JP"/>
    </w:rPr>
  </w:style>
  <w:style w:type="paragraph" w:customStyle="1" w:styleId="RAN1bullet3">
    <w:name w:val="RAN1 bullet3"/>
    <w:basedOn w:val="RAN1bullet2"/>
    <w:link w:val="RAN1bullet3Char"/>
    <w:qFormat/>
    <w:rsid w:val="00E60E03"/>
    <w:pPr>
      <w:numPr>
        <w:ilvl w:val="2"/>
        <w:numId w:val="19"/>
      </w:numPr>
    </w:pPr>
  </w:style>
  <w:style w:type="character" w:customStyle="1" w:styleId="RAN1bullet2Char">
    <w:name w:val="RAN1 bullet2 Char"/>
    <w:link w:val="RAN1bullet2"/>
    <w:qFormat/>
    <w:rsid w:val="00E60E03"/>
    <w:rPr>
      <w:rFonts w:ascii="Times" w:eastAsia="Batang" w:hAnsi="Times"/>
      <w:lang w:eastAsia="en-US"/>
    </w:rPr>
  </w:style>
  <w:style w:type="paragraph" w:customStyle="1" w:styleId="RAN1normal">
    <w:name w:val="RAN1 normal"/>
    <w:basedOn w:val="Normal"/>
    <w:link w:val="RAN1normalChar"/>
    <w:qFormat/>
    <w:rsid w:val="00E60E03"/>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E60E03"/>
    <w:rPr>
      <w:rFonts w:ascii="Times" w:eastAsia="Batang" w:hAnsi="Times"/>
      <w:lang w:eastAsia="en-US"/>
    </w:rPr>
  </w:style>
  <w:style w:type="character" w:customStyle="1" w:styleId="ProposalChar">
    <w:name w:val="Proposal Char"/>
    <w:link w:val="Proposal"/>
    <w:qFormat/>
    <w:rsid w:val="00E60E03"/>
    <w:rPr>
      <w:rFonts w:ascii="Arial" w:eastAsia="Times New Roman" w:hAnsi="Arial"/>
      <w:b/>
      <w:bCs/>
      <w:lang w:val="en-GB"/>
    </w:rPr>
  </w:style>
  <w:style w:type="character" w:customStyle="1" w:styleId="RAN1normalChar">
    <w:name w:val="RAN1 normal Char"/>
    <w:link w:val="RAN1normal"/>
    <w:qFormat/>
    <w:rsid w:val="00E60E03"/>
    <w:rPr>
      <w:rFonts w:ascii="Times" w:eastAsia="Batang" w:hAnsi="Times"/>
      <w:szCs w:val="24"/>
      <w:lang w:val="en-GB"/>
    </w:rPr>
  </w:style>
  <w:style w:type="character" w:customStyle="1" w:styleId="BookTitle1">
    <w:name w:val="Book Title1"/>
    <w:uiPriority w:val="33"/>
    <w:qFormat/>
    <w:rsid w:val="00E60E03"/>
    <w:rPr>
      <w:b/>
      <w:bCs/>
      <w:i/>
      <w:iCs/>
      <w:spacing w:val="5"/>
    </w:rPr>
  </w:style>
  <w:style w:type="paragraph" w:customStyle="1" w:styleId="10">
    <w:name w:val="列出段落1"/>
    <w:basedOn w:val="Normal"/>
    <w:uiPriority w:val="34"/>
    <w:qFormat/>
    <w:rsid w:val="00E60E03"/>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E60E03"/>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E60E03"/>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E60E03"/>
    <w:pPr>
      <w:ind w:leftChars="100" w:left="1020" w:rightChars="100" w:right="100"/>
    </w:pPr>
    <w:rPr>
      <w:b/>
      <w:i/>
    </w:rPr>
  </w:style>
  <w:style w:type="character" w:customStyle="1" w:styleId="prop-bullet0">
    <w:name w:val="prop-bullet (文字)"/>
    <w:basedOn w:val="bullet0"/>
    <w:link w:val="prop-bullet"/>
    <w:qFormat/>
    <w:rsid w:val="00E60E03"/>
    <w:rPr>
      <w:rFonts w:ascii="Times New Roman" w:eastAsia="MS Gothic" w:hAnsi="Times New Roman"/>
      <w:b/>
      <w:i/>
      <w:sz w:val="24"/>
      <w:lang w:val="en-GB" w:eastAsia="ja-JP"/>
    </w:rPr>
  </w:style>
  <w:style w:type="paragraph" w:customStyle="1" w:styleId="onecomwebmail-msonormal">
    <w:name w:val="onecomwebmail-msonormal"/>
    <w:basedOn w:val="Normal"/>
    <w:qFormat/>
    <w:rsid w:val="00E60E03"/>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E60E0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E60E03"/>
    <w:rPr>
      <w:rFonts w:ascii="Times New Roman" w:eastAsia="宋体" w:hAnsi="Times New Roman"/>
      <w:lang w:val="en-GB"/>
    </w:rPr>
  </w:style>
  <w:style w:type="paragraph" w:customStyle="1" w:styleId="tdoc">
    <w:name w:val="tdoc"/>
    <w:basedOn w:val="Normal"/>
    <w:link w:val="tdocChar"/>
    <w:qFormat/>
    <w:rsid w:val="00E60E03"/>
    <w:pPr>
      <w:spacing w:after="0"/>
      <w:ind w:left="1440" w:hanging="1440"/>
    </w:pPr>
    <w:rPr>
      <w:rFonts w:ascii="Times" w:eastAsia="Batang" w:hAnsi="Times"/>
      <w:szCs w:val="24"/>
      <w:lang w:eastAsia="en-US"/>
    </w:rPr>
  </w:style>
  <w:style w:type="paragraph" w:customStyle="1" w:styleId="text0">
    <w:name w:val="text"/>
    <w:basedOn w:val="tdoc"/>
    <w:link w:val="textChar0"/>
    <w:qFormat/>
    <w:rsid w:val="00E60E03"/>
    <w:pPr>
      <w:ind w:left="0" w:firstLine="0"/>
    </w:pPr>
  </w:style>
  <w:style w:type="character" w:customStyle="1" w:styleId="tdocChar">
    <w:name w:val="tdoc Char"/>
    <w:link w:val="tdoc"/>
    <w:qFormat/>
    <w:rsid w:val="00E60E03"/>
    <w:rPr>
      <w:rFonts w:ascii="Times" w:eastAsia="Batang" w:hAnsi="Times"/>
      <w:szCs w:val="24"/>
      <w:lang w:val="en-GB" w:eastAsia="en-US"/>
    </w:rPr>
  </w:style>
  <w:style w:type="paragraph" w:customStyle="1" w:styleId="bullet1">
    <w:name w:val="bullet1"/>
    <w:basedOn w:val="text0"/>
    <w:link w:val="bullet1Char"/>
    <w:qFormat/>
    <w:rsid w:val="00E60E03"/>
  </w:style>
  <w:style w:type="character" w:customStyle="1" w:styleId="textChar0">
    <w:name w:val="text Char"/>
    <w:basedOn w:val="tdocChar"/>
    <w:link w:val="text0"/>
    <w:qFormat/>
    <w:rsid w:val="00E60E03"/>
    <w:rPr>
      <w:rFonts w:ascii="Times" w:eastAsia="Batang" w:hAnsi="Times"/>
      <w:szCs w:val="24"/>
      <w:lang w:val="en-GB" w:eastAsia="en-US"/>
    </w:rPr>
  </w:style>
  <w:style w:type="paragraph" w:customStyle="1" w:styleId="bullet2">
    <w:name w:val="bullet2"/>
    <w:basedOn w:val="text0"/>
    <w:link w:val="bullet2Char"/>
    <w:qFormat/>
    <w:rsid w:val="00E60E03"/>
    <w:pPr>
      <w:numPr>
        <w:ilvl w:val="1"/>
        <w:numId w:val="20"/>
      </w:numPr>
    </w:pPr>
  </w:style>
  <w:style w:type="character" w:customStyle="1" w:styleId="bullet1Char">
    <w:name w:val="bullet1 Char"/>
    <w:basedOn w:val="textChar0"/>
    <w:link w:val="bullet1"/>
    <w:qFormat/>
    <w:rsid w:val="00E60E03"/>
    <w:rPr>
      <w:rFonts w:ascii="Times" w:eastAsia="Batang" w:hAnsi="Times"/>
      <w:szCs w:val="24"/>
      <w:lang w:val="en-GB" w:eastAsia="en-US"/>
    </w:rPr>
  </w:style>
  <w:style w:type="paragraph" w:customStyle="1" w:styleId="bullet3">
    <w:name w:val="bullet3"/>
    <w:basedOn w:val="text0"/>
    <w:link w:val="bullet3Char"/>
    <w:qFormat/>
    <w:rsid w:val="00E60E03"/>
    <w:pPr>
      <w:numPr>
        <w:ilvl w:val="2"/>
        <w:numId w:val="20"/>
      </w:numPr>
      <w:ind w:hanging="180"/>
    </w:pPr>
  </w:style>
  <w:style w:type="character" w:customStyle="1" w:styleId="bullet2Char">
    <w:name w:val="bullet2 Char"/>
    <w:basedOn w:val="textChar0"/>
    <w:link w:val="bullet2"/>
    <w:qFormat/>
    <w:rsid w:val="00E60E03"/>
    <w:rPr>
      <w:rFonts w:ascii="Times" w:eastAsia="Batang" w:hAnsi="Times"/>
      <w:szCs w:val="24"/>
      <w:lang w:val="en-GB" w:eastAsia="en-US"/>
    </w:rPr>
  </w:style>
  <w:style w:type="paragraph" w:customStyle="1" w:styleId="bullet4">
    <w:name w:val="bullet4"/>
    <w:basedOn w:val="text0"/>
    <w:link w:val="bullet4Char"/>
    <w:qFormat/>
    <w:rsid w:val="00E60E03"/>
    <w:pPr>
      <w:numPr>
        <w:ilvl w:val="3"/>
        <w:numId w:val="20"/>
      </w:numPr>
    </w:pPr>
  </w:style>
  <w:style w:type="character" w:customStyle="1" w:styleId="bullet3Char">
    <w:name w:val="bullet3 Char"/>
    <w:basedOn w:val="textChar0"/>
    <w:link w:val="bullet3"/>
    <w:qFormat/>
    <w:rsid w:val="00E60E03"/>
    <w:rPr>
      <w:rFonts w:ascii="Times" w:eastAsia="Batang" w:hAnsi="Times"/>
      <w:szCs w:val="24"/>
      <w:lang w:val="en-GB" w:eastAsia="en-US"/>
    </w:rPr>
  </w:style>
  <w:style w:type="paragraph" w:customStyle="1" w:styleId="11">
    <w:name w:val="목록 단락1"/>
    <w:basedOn w:val="Normal"/>
    <w:uiPriority w:val="34"/>
    <w:qFormat/>
    <w:rsid w:val="00E60E03"/>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E60E03"/>
    <w:rPr>
      <w:rFonts w:ascii="Times" w:eastAsia="Batang" w:hAnsi="Times"/>
      <w:szCs w:val="24"/>
      <w:lang w:val="en-GB" w:eastAsia="en-US"/>
    </w:rPr>
  </w:style>
  <w:style w:type="table" w:customStyle="1" w:styleId="TableGrid1">
    <w:name w:val="Table Grid1"/>
    <w:basedOn w:val="TableNormal"/>
    <w:uiPriority w:val="39"/>
    <w:qFormat/>
    <w:rsid w:val="00E60E03"/>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E60E03"/>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E60E03"/>
    <w:rPr>
      <w:rFonts w:ascii="Arial" w:hAnsi="Arial"/>
      <w:color w:val="FF0000"/>
      <w:sz w:val="24"/>
    </w:rPr>
  </w:style>
  <w:style w:type="character" w:customStyle="1" w:styleId="BodyText3Char">
    <w:name w:val="Body Text 3 Char"/>
    <w:basedOn w:val="DefaultParagraphFont"/>
    <w:link w:val="BodyText3"/>
    <w:qFormat/>
    <w:rsid w:val="00E60E03"/>
    <w:rPr>
      <w:rFonts w:ascii="Calibri" w:eastAsia="宋体" w:hAnsi="Calibri"/>
      <w:i/>
      <w:kern w:val="2"/>
    </w:rPr>
  </w:style>
  <w:style w:type="paragraph" w:customStyle="1" w:styleId="Bulletedo1">
    <w:name w:val="Bulleted o 1"/>
    <w:basedOn w:val="Normal"/>
    <w:qFormat/>
    <w:rsid w:val="00E60E03"/>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rsid w:val="00E60E03"/>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rsid w:val="00E60E03"/>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rsid w:val="00E60E03"/>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rsid w:val="00E60E03"/>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E60E03"/>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E60E03"/>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sid w:val="00E60E03"/>
    <w:rPr>
      <w:rFonts w:ascii="Arial" w:hAnsi="Arial"/>
      <w:sz w:val="18"/>
      <w:lang w:val="en-GB" w:eastAsia="ja-JP"/>
    </w:rPr>
  </w:style>
  <w:style w:type="character" w:customStyle="1" w:styleId="SubtitleChar">
    <w:name w:val="Subtitle Char"/>
    <w:basedOn w:val="DefaultParagraphFont"/>
    <w:link w:val="Subtitle"/>
    <w:qFormat/>
    <w:rsid w:val="00E60E03"/>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E60E03"/>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E60E03"/>
    <w:rPr>
      <w:rFonts w:ascii="Courier New" w:eastAsia="Times New Roman" w:hAnsi="Courier New" w:cs="Courier New"/>
    </w:rPr>
  </w:style>
  <w:style w:type="character" w:customStyle="1" w:styleId="TFChar">
    <w:name w:val="TF Char"/>
    <w:basedOn w:val="DefaultParagraphFont"/>
    <w:link w:val="TF"/>
    <w:qFormat/>
    <w:rsid w:val="00E60E03"/>
    <w:rPr>
      <w:rFonts w:ascii="Arial" w:hAnsi="Arial"/>
      <w:b/>
      <w:lang w:val="en-GB" w:eastAsia="ja-JP"/>
    </w:rPr>
  </w:style>
  <w:style w:type="paragraph" w:customStyle="1" w:styleId="3GPPAgreements">
    <w:name w:val="3GPP Agreements"/>
    <w:basedOn w:val="Normal"/>
    <w:link w:val="3GPPAgreementsChar"/>
    <w:uiPriority w:val="99"/>
    <w:qFormat/>
    <w:rsid w:val="00E60E0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uiPriority w:val="99"/>
    <w:qFormat/>
    <w:rsid w:val="00E60E03"/>
    <w:rPr>
      <w:rFonts w:ascii="Times New Roman" w:eastAsia="宋体" w:hAnsi="Times New Roman"/>
    </w:rPr>
  </w:style>
  <w:style w:type="character" w:customStyle="1" w:styleId="IntenseEmphasis1">
    <w:name w:val="Intense Emphasis1"/>
    <w:uiPriority w:val="21"/>
    <w:qFormat/>
    <w:rsid w:val="00E60E03"/>
    <w:rPr>
      <w:b/>
      <w:bCs/>
      <w:i/>
      <w:iCs/>
      <w:color w:val="4F81BD"/>
    </w:rPr>
  </w:style>
  <w:style w:type="paragraph" w:customStyle="1" w:styleId="3GPPText">
    <w:name w:val="3GPP Text"/>
    <w:basedOn w:val="Normal"/>
    <w:link w:val="3GPPTextChar"/>
    <w:qFormat/>
    <w:rsid w:val="00E60E03"/>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E60E03"/>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E60E03"/>
    <w:rPr>
      <w:rFonts w:ascii="Times New Roman" w:hAnsi="Times New Roman"/>
      <w:lang w:val="en-GB" w:eastAsia="ja-JP"/>
    </w:rPr>
  </w:style>
  <w:style w:type="character" w:customStyle="1" w:styleId="BodyTextIndent2Char">
    <w:name w:val="Body Text Indent 2 Char"/>
    <w:basedOn w:val="DefaultParagraphFont"/>
    <w:link w:val="BodyTextIndent2"/>
    <w:qFormat/>
    <w:rsid w:val="00E60E03"/>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E60E03"/>
    <w:rPr>
      <w:rFonts w:ascii="Times New Roman" w:hAnsi="Times New Roman"/>
      <w:lang w:val="en-GB" w:eastAsia="en-US"/>
    </w:rPr>
  </w:style>
  <w:style w:type="paragraph" w:customStyle="1" w:styleId="Revision11">
    <w:name w:val="Revision11"/>
    <w:hidden/>
    <w:uiPriority w:val="99"/>
    <w:semiHidden/>
    <w:qFormat/>
    <w:rsid w:val="00E60E03"/>
    <w:pPr>
      <w:spacing w:after="200" w:line="276" w:lineRule="auto"/>
    </w:pPr>
    <w:rPr>
      <w:rFonts w:ascii="Times New Roman" w:hAnsi="Times New Roman"/>
      <w:lang w:val="en-GB" w:eastAsia="en-US"/>
    </w:rPr>
  </w:style>
  <w:style w:type="paragraph" w:customStyle="1" w:styleId="611">
    <w:name w:val="标题 611"/>
    <w:basedOn w:val="Normal"/>
    <w:qFormat/>
    <w:rsid w:val="00E60E03"/>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E60E03"/>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E60E03"/>
    <w:rPr>
      <w:color w:val="2B579A"/>
      <w:shd w:val="clear" w:color="auto" w:fill="E6E6E6"/>
    </w:rPr>
  </w:style>
  <w:style w:type="character" w:customStyle="1" w:styleId="UnresolvedMention11">
    <w:name w:val="Unresolved Mention11"/>
    <w:uiPriority w:val="99"/>
    <w:semiHidden/>
    <w:unhideWhenUsed/>
    <w:qFormat/>
    <w:rsid w:val="00E60E03"/>
    <w:rPr>
      <w:color w:val="808080"/>
      <w:shd w:val="clear" w:color="auto" w:fill="E6E6E6"/>
    </w:rPr>
  </w:style>
  <w:style w:type="character" w:customStyle="1" w:styleId="BookTitle11">
    <w:name w:val="Book Title11"/>
    <w:uiPriority w:val="33"/>
    <w:qFormat/>
    <w:rsid w:val="00E60E03"/>
    <w:rPr>
      <w:b/>
      <w:bCs/>
      <w:i/>
      <w:iCs/>
      <w:spacing w:val="5"/>
    </w:rPr>
  </w:style>
  <w:style w:type="paragraph" w:customStyle="1" w:styleId="1H1h1appheading1l1MemoHeading1h11h12h13h14h1">
    <w:name w:val="스타일 제목 1H1h1app heading 1l1Memo Heading 1h11h12h13h14h1..."/>
    <w:basedOn w:val="Heading1"/>
    <w:qFormat/>
    <w:rsid w:val="00E60E03"/>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E60E03"/>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E60E03"/>
    <w:rPr>
      <w:rFonts w:ascii="Arial" w:hAnsi="Arial" w:cs="Arial" w:hint="default"/>
      <w:color w:val="666666"/>
      <w:sz w:val="18"/>
      <w:szCs w:val="18"/>
    </w:rPr>
  </w:style>
  <w:style w:type="character" w:customStyle="1" w:styleId="font8">
    <w:name w:val="font8"/>
    <w:basedOn w:val="DefaultParagraphFont"/>
    <w:qFormat/>
    <w:rsid w:val="00E60E03"/>
  </w:style>
  <w:style w:type="character" w:customStyle="1" w:styleId="font7">
    <w:name w:val="font7"/>
    <w:basedOn w:val="DefaultParagraphFont"/>
    <w:qFormat/>
    <w:rsid w:val="00E60E03"/>
  </w:style>
  <w:style w:type="character" w:customStyle="1" w:styleId="font5">
    <w:name w:val="font5"/>
    <w:basedOn w:val="DefaultParagraphFont"/>
    <w:qFormat/>
    <w:rsid w:val="00E60E03"/>
  </w:style>
  <w:style w:type="paragraph" w:customStyle="1" w:styleId="TOCHeading1">
    <w:name w:val="TOC Heading1"/>
    <w:basedOn w:val="Heading1"/>
    <w:next w:val="Normal"/>
    <w:uiPriority w:val="39"/>
    <w:semiHidden/>
    <w:unhideWhenUsed/>
    <w:qFormat/>
    <w:rsid w:val="00E60E03"/>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E60E03"/>
    <w:rPr>
      <w:b/>
      <w:bCs/>
      <w:i/>
      <w:iCs/>
      <w:color w:val="4F81BD" w:themeColor="accent1"/>
    </w:rPr>
  </w:style>
  <w:style w:type="paragraph" w:customStyle="1" w:styleId="b11">
    <w:name w:val="b1"/>
    <w:basedOn w:val="Normal"/>
    <w:qFormat/>
    <w:rsid w:val="00E60E03"/>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E60E03"/>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sid w:val="00E60E03"/>
    <w:rPr>
      <w:rFonts w:ascii="Times New Roman" w:eastAsia="宋体" w:hAnsi="Times New Roman"/>
    </w:rPr>
  </w:style>
  <w:style w:type="character" w:customStyle="1" w:styleId="NOChar1">
    <w:name w:val="NO Char1"/>
    <w:qFormat/>
    <w:locked/>
    <w:rsid w:val="00E60E03"/>
    <w:rPr>
      <w:rFonts w:ascii="Times New Roman" w:hAnsi="Times New Roman"/>
      <w:lang w:val="en-GB"/>
    </w:rPr>
  </w:style>
  <w:style w:type="paragraph" w:customStyle="1" w:styleId="00Text">
    <w:name w:val="00_Text"/>
    <w:basedOn w:val="Normal"/>
    <w:link w:val="00TextChar"/>
    <w:qFormat/>
    <w:rsid w:val="00E60E03"/>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sid w:val="00E60E03"/>
    <w:rPr>
      <w:rFonts w:ascii="Times New Roman" w:eastAsia="宋体" w:hAnsi="Times New Roman"/>
      <w:szCs w:val="24"/>
    </w:rPr>
  </w:style>
  <w:style w:type="paragraph" w:customStyle="1" w:styleId="000proposal">
    <w:name w:val="000_proposal"/>
    <w:basedOn w:val="00Text"/>
    <w:link w:val="000proposalChar"/>
    <w:qFormat/>
    <w:rsid w:val="00E60E03"/>
    <w:rPr>
      <w:b/>
      <w:bCs/>
      <w:i/>
      <w:iCs/>
    </w:rPr>
  </w:style>
  <w:style w:type="character" w:customStyle="1" w:styleId="000proposalChar">
    <w:name w:val="000_proposal Char"/>
    <w:basedOn w:val="00TextChar"/>
    <w:link w:val="000proposal"/>
    <w:qFormat/>
    <w:rsid w:val="00E60E03"/>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E60E03"/>
    <w:rPr>
      <w:rFonts w:ascii="Times New Roman" w:eastAsia="Times New Roman" w:hAnsi="Times New Roman" w:cs="Batang"/>
      <w:lang w:val="en-GB" w:eastAsia="en-US"/>
    </w:rPr>
  </w:style>
  <w:style w:type="paragraph" w:customStyle="1" w:styleId="0Maintext">
    <w:name w:val="0 Main text"/>
    <w:basedOn w:val="Normal"/>
    <w:link w:val="0MaintextChar"/>
    <w:qFormat/>
    <w:rsid w:val="00E60E03"/>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E60E03"/>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E60E03"/>
    <w:rPr>
      <w:rFonts w:ascii="Times New Roman" w:eastAsia="Malgun Gothic" w:hAnsi="Times New Roman"/>
      <w:lang w:val="en-GB" w:eastAsia="en-US"/>
    </w:rPr>
  </w:style>
  <w:style w:type="character" w:customStyle="1" w:styleId="B3Char2">
    <w:name w:val="B3 Char2"/>
    <w:qFormat/>
    <w:rsid w:val="00E60E03"/>
    <w:rPr>
      <w:rFonts w:ascii="Times New Roman" w:hAnsi="Times New Roman"/>
      <w:lang w:eastAsia="en-US"/>
    </w:rPr>
  </w:style>
  <w:style w:type="paragraph" w:customStyle="1" w:styleId="B6">
    <w:name w:val="B6"/>
    <w:basedOn w:val="B5"/>
    <w:qFormat/>
    <w:rsid w:val="00E60E03"/>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E60E03"/>
    <w:pPr>
      <w:jc w:val="both"/>
    </w:pPr>
    <w:rPr>
      <w:rFonts w:eastAsia="Malgun Gothic"/>
      <w:i/>
      <w:iCs/>
      <w:color w:val="000000"/>
      <w:lang w:eastAsia="en-US"/>
    </w:rPr>
  </w:style>
  <w:style w:type="character" w:customStyle="1" w:styleId="QuoteChar">
    <w:name w:val="Quote Char"/>
    <w:link w:val="Quote1"/>
    <w:uiPriority w:val="29"/>
    <w:qFormat/>
    <w:rsid w:val="00E60E03"/>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E60E03"/>
    <w:pPr>
      <w:spacing w:before="60" w:after="0"/>
      <w:ind w:left="1259" w:hanging="1259"/>
    </w:pPr>
    <w:rPr>
      <w:rFonts w:ascii="Arial" w:hAnsi="Arial"/>
      <w:szCs w:val="24"/>
      <w:lang w:eastAsia="en-GB"/>
    </w:rPr>
  </w:style>
  <w:style w:type="character" w:customStyle="1" w:styleId="Doc-titleChar">
    <w:name w:val="Doc-title Char"/>
    <w:link w:val="Doc-title"/>
    <w:qFormat/>
    <w:rsid w:val="00E60E03"/>
    <w:rPr>
      <w:rFonts w:ascii="Arial" w:hAnsi="Arial"/>
      <w:szCs w:val="24"/>
      <w:lang w:val="en-GB" w:eastAsia="en-GB"/>
    </w:rPr>
  </w:style>
  <w:style w:type="paragraph" w:customStyle="1" w:styleId="EmailDiscussion">
    <w:name w:val="EmailDiscussion"/>
    <w:basedOn w:val="Normal"/>
    <w:next w:val="Doc-text2"/>
    <w:link w:val="EmailDiscussionChar"/>
    <w:qFormat/>
    <w:rsid w:val="00E60E03"/>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E60E03"/>
    <w:rPr>
      <w:rFonts w:ascii="Arial" w:hAnsi="Arial"/>
      <w:b/>
      <w:szCs w:val="24"/>
      <w:lang w:val="en-GB" w:eastAsia="en-GB"/>
    </w:rPr>
  </w:style>
  <w:style w:type="paragraph" w:customStyle="1" w:styleId="LSApproved">
    <w:name w:val="LS Approved"/>
    <w:basedOn w:val="Normal"/>
    <w:next w:val="Doc-text2"/>
    <w:qFormat/>
    <w:rsid w:val="00E60E03"/>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E60E03"/>
    <w:rPr>
      <w:rFonts w:ascii="Arial" w:eastAsia="MS Mincho" w:hAnsi="Arial" w:cs="Arial"/>
      <w:b/>
      <w:bCs/>
      <w:iCs/>
      <w:sz w:val="28"/>
      <w:szCs w:val="28"/>
      <w:lang w:val="en-GB" w:eastAsia="en-GB" w:bidi="ar-SA"/>
    </w:rPr>
  </w:style>
  <w:style w:type="character" w:customStyle="1" w:styleId="TAL0">
    <w:name w:val="TAL (文字)"/>
    <w:qFormat/>
    <w:rsid w:val="00E60E03"/>
    <w:rPr>
      <w:rFonts w:ascii="Arial" w:eastAsia="Times New Roman" w:hAnsi="Arial"/>
      <w:sz w:val="18"/>
      <w:lang w:val="en-GB"/>
    </w:rPr>
  </w:style>
  <w:style w:type="table" w:customStyle="1" w:styleId="TableGrid30">
    <w:name w:val="Table Grid3"/>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60E03"/>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E60E03"/>
    <w:rPr>
      <w:rFonts w:ascii="Arial" w:eastAsia="宋体" w:hAnsi="Arial"/>
      <w:sz w:val="18"/>
      <w:lang w:val="en-GB" w:eastAsia="ja-JP"/>
    </w:rPr>
  </w:style>
  <w:style w:type="paragraph" w:customStyle="1" w:styleId="StylePLPatternClearGray-10">
    <w:name w:val="Style PL + Pattern: Clear (Gray-10%)"/>
    <w:basedOn w:val="PL"/>
    <w:qFormat/>
    <w:rsid w:val="00E60E03"/>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E60E03"/>
    <w:rPr>
      <w:color w:val="2B579A"/>
      <w:shd w:val="clear" w:color="auto" w:fill="E6E6E6"/>
    </w:rPr>
  </w:style>
  <w:style w:type="character" w:customStyle="1" w:styleId="gd">
    <w:name w:val="gd"/>
    <w:qFormat/>
    <w:rsid w:val="00E60E03"/>
  </w:style>
  <w:style w:type="character" w:customStyle="1" w:styleId="gi">
    <w:name w:val="gi"/>
    <w:qFormat/>
    <w:rsid w:val="00E60E03"/>
  </w:style>
  <w:style w:type="character" w:customStyle="1" w:styleId="14">
    <w:name w:val="未处理的提及1"/>
    <w:uiPriority w:val="99"/>
    <w:unhideWhenUsed/>
    <w:qFormat/>
    <w:rsid w:val="00E60E03"/>
    <w:rPr>
      <w:color w:val="808080"/>
      <w:shd w:val="clear" w:color="auto" w:fill="E6E6E6"/>
    </w:rPr>
  </w:style>
  <w:style w:type="paragraph" w:customStyle="1" w:styleId="App1">
    <w:name w:val="App1"/>
    <w:basedOn w:val="Normal"/>
    <w:next w:val="Normal"/>
    <w:qFormat/>
    <w:rsid w:val="00E60E03"/>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E60E03"/>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E60E03"/>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E60E03"/>
    <w:pPr>
      <w:numPr>
        <w:ilvl w:val="3"/>
      </w:numPr>
      <w:ind w:left="3447" w:hanging="360"/>
      <w:outlineLvl w:val="3"/>
    </w:pPr>
    <w:rPr>
      <w:sz w:val="24"/>
      <w:szCs w:val="24"/>
    </w:rPr>
  </w:style>
  <w:style w:type="paragraph" w:customStyle="1" w:styleId="Normal-1">
    <w:name w:val="Normal-1"/>
    <w:basedOn w:val="Normal"/>
    <w:qFormat/>
    <w:rsid w:val="00E60E03"/>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E60E03"/>
    <w:rPr>
      <w:rFonts w:ascii="Arial" w:eastAsia="宋体" w:hAnsi="Arial" w:cs="Arial"/>
      <w:b/>
      <w:sz w:val="32"/>
      <w:lang w:val="en-GB" w:eastAsia="en-US"/>
    </w:rPr>
  </w:style>
  <w:style w:type="table" w:customStyle="1" w:styleId="Tablaconcuadrcula1">
    <w:name w:val="Tabla con cuadrícula1"/>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E60E03"/>
    <w:rPr>
      <w:color w:val="00000A"/>
      <w:sz w:val="22"/>
    </w:rPr>
  </w:style>
  <w:style w:type="paragraph" w:customStyle="1" w:styleId="BL">
    <w:name w:val="BL"/>
    <w:basedOn w:val="Normal"/>
    <w:qFormat/>
    <w:rsid w:val="00E60E03"/>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E60E03"/>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E60E03"/>
    <w:pPr>
      <w:spacing w:after="0" w:line="240" w:lineRule="auto"/>
      <w:jc w:val="both"/>
    </w:pPr>
    <w:rPr>
      <w:rFonts w:eastAsia="宋体"/>
      <w:b/>
      <w:bCs/>
      <w:szCs w:val="24"/>
      <w:lang w:val="en-US" w:eastAsia="zh-CN"/>
    </w:rPr>
  </w:style>
  <w:style w:type="character" w:customStyle="1" w:styleId="03ProposalChar">
    <w:name w:val="03_Proposal Char"/>
    <w:link w:val="03Proposal"/>
    <w:qFormat/>
    <w:rsid w:val="00E60E03"/>
    <w:rPr>
      <w:rFonts w:ascii="Times New Roman" w:eastAsia="宋体" w:hAnsi="Times New Roman"/>
      <w:b/>
      <w:bCs/>
      <w:szCs w:val="24"/>
    </w:rPr>
  </w:style>
  <w:style w:type="character" w:customStyle="1" w:styleId="normaltextrun">
    <w:name w:val="normaltextrun"/>
    <w:qFormat/>
    <w:rsid w:val="00E60E03"/>
  </w:style>
  <w:style w:type="character" w:customStyle="1" w:styleId="spellingerror">
    <w:name w:val="spellingerror"/>
    <w:qFormat/>
    <w:rsid w:val="00E60E03"/>
  </w:style>
  <w:style w:type="paragraph" w:customStyle="1" w:styleId="Revision2">
    <w:name w:val="Revision2"/>
    <w:hidden/>
    <w:uiPriority w:val="99"/>
    <w:semiHidden/>
    <w:qFormat/>
    <w:rsid w:val="00E60E03"/>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E60E03"/>
    <w:rPr>
      <w:color w:val="605E5C"/>
      <w:shd w:val="clear" w:color="auto" w:fill="E1DFDD"/>
    </w:rPr>
  </w:style>
  <w:style w:type="table" w:customStyle="1" w:styleId="TableGrid5">
    <w:name w:val="Table Grid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E60E03"/>
    <w:rPr>
      <w:color w:val="605E5C"/>
      <w:shd w:val="clear" w:color="auto" w:fill="E1DFDD"/>
    </w:rPr>
  </w:style>
  <w:style w:type="paragraph" w:customStyle="1" w:styleId="TOC10">
    <w:name w:val="TOC 标题1"/>
    <w:basedOn w:val="Heading1"/>
    <w:next w:val="Normal"/>
    <w:uiPriority w:val="39"/>
    <w:unhideWhenUsed/>
    <w:qFormat/>
    <w:rsid w:val="00E60E03"/>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E60E03"/>
    <w:pPr>
      <w:spacing w:after="0" w:line="240" w:lineRule="auto"/>
    </w:pPr>
    <w:rPr>
      <w:rFonts w:ascii="Calibri" w:eastAsiaTheme="minorEastAsia" w:hAnsi="Calibri" w:cs="Calibri"/>
      <w:sz w:val="22"/>
      <w:szCs w:val="22"/>
      <w:lang w:val="en-IN" w:eastAsia="zh-CN"/>
    </w:rPr>
  </w:style>
  <w:style w:type="character" w:customStyle="1" w:styleId="UnresolvedMention3">
    <w:name w:val="Unresolved Mention3"/>
    <w:basedOn w:val="DefaultParagraphFont"/>
    <w:uiPriority w:val="99"/>
    <w:semiHidden/>
    <w:unhideWhenUsed/>
    <w:rsid w:val="00EA7DC3"/>
    <w:rPr>
      <w:color w:val="605E5C"/>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01107A"/>
    <w:rPr>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1698">
      <w:bodyDiv w:val="1"/>
      <w:marLeft w:val="0"/>
      <w:marRight w:val="0"/>
      <w:marTop w:val="0"/>
      <w:marBottom w:val="0"/>
      <w:divBdr>
        <w:top w:val="none" w:sz="0" w:space="0" w:color="auto"/>
        <w:left w:val="none" w:sz="0" w:space="0" w:color="auto"/>
        <w:bottom w:val="none" w:sz="0" w:space="0" w:color="auto"/>
        <w:right w:val="none" w:sz="0" w:space="0" w:color="auto"/>
      </w:divBdr>
    </w:div>
    <w:div w:id="194274315">
      <w:bodyDiv w:val="1"/>
      <w:marLeft w:val="0"/>
      <w:marRight w:val="0"/>
      <w:marTop w:val="0"/>
      <w:marBottom w:val="0"/>
      <w:divBdr>
        <w:top w:val="none" w:sz="0" w:space="0" w:color="auto"/>
        <w:left w:val="none" w:sz="0" w:space="0" w:color="auto"/>
        <w:bottom w:val="none" w:sz="0" w:space="0" w:color="auto"/>
        <w:right w:val="none" w:sz="0" w:space="0" w:color="auto"/>
      </w:divBdr>
    </w:div>
    <w:div w:id="491412780">
      <w:bodyDiv w:val="1"/>
      <w:marLeft w:val="0"/>
      <w:marRight w:val="0"/>
      <w:marTop w:val="0"/>
      <w:marBottom w:val="0"/>
      <w:divBdr>
        <w:top w:val="none" w:sz="0" w:space="0" w:color="auto"/>
        <w:left w:val="none" w:sz="0" w:space="0" w:color="auto"/>
        <w:bottom w:val="none" w:sz="0" w:space="0" w:color="auto"/>
        <w:right w:val="none" w:sz="0" w:space="0" w:color="auto"/>
      </w:divBdr>
    </w:div>
    <w:div w:id="552813632">
      <w:bodyDiv w:val="1"/>
      <w:marLeft w:val="0"/>
      <w:marRight w:val="0"/>
      <w:marTop w:val="0"/>
      <w:marBottom w:val="0"/>
      <w:divBdr>
        <w:top w:val="none" w:sz="0" w:space="0" w:color="auto"/>
        <w:left w:val="none" w:sz="0" w:space="0" w:color="auto"/>
        <w:bottom w:val="none" w:sz="0" w:space="0" w:color="auto"/>
        <w:right w:val="none" w:sz="0" w:space="0" w:color="auto"/>
      </w:divBdr>
    </w:div>
    <w:div w:id="1551529598">
      <w:bodyDiv w:val="1"/>
      <w:marLeft w:val="0"/>
      <w:marRight w:val="0"/>
      <w:marTop w:val="0"/>
      <w:marBottom w:val="0"/>
      <w:divBdr>
        <w:top w:val="none" w:sz="0" w:space="0" w:color="auto"/>
        <w:left w:val="none" w:sz="0" w:space="0" w:color="auto"/>
        <w:bottom w:val="none" w:sz="0" w:space="0" w:color="auto"/>
        <w:right w:val="none" w:sz="0" w:space="0" w:color="auto"/>
      </w:divBdr>
    </w:div>
    <w:div w:id="1683820945">
      <w:bodyDiv w:val="1"/>
      <w:marLeft w:val="0"/>
      <w:marRight w:val="0"/>
      <w:marTop w:val="0"/>
      <w:marBottom w:val="0"/>
      <w:divBdr>
        <w:top w:val="none" w:sz="0" w:space="0" w:color="auto"/>
        <w:left w:val="none" w:sz="0" w:space="0" w:color="auto"/>
        <w:bottom w:val="none" w:sz="0" w:space="0" w:color="auto"/>
        <w:right w:val="none" w:sz="0" w:space="0" w:color="auto"/>
      </w:divBdr>
    </w:div>
    <w:div w:id="1925409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4.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12F769D3-5536-4691-85BD-F01F908E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3340</Words>
  <Characters>19043</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17</cp:revision>
  <cp:lastPrinted>2020-10-23T14:51:00Z</cp:lastPrinted>
  <dcterms:created xsi:type="dcterms:W3CDTF">2021-03-13T14:49:00Z</dcterms:created>
  <dcterms:modified xsi:type="dcterms:W3CDTF">2021-03-13T15:00:00Z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1604287035</vt:lpwstr>
  </property>
</Properties>
</file>